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F8CB75" w14:textId="1373300B" w:rsidR="00454809" w:rsidRPr="00CE0424" w:rsidRDefault="00454809" w:rsidP="00454809">
      <w:pPr>
        <w:pStyle w:val="3GPPHeader"/>
        <w:spacing w:after="60"/>
        <w:rPr>
          <w:sz w:val="32"/>
          <w:szCs w:val="32"/>
          <w:highlight w:val="yellow"/>
        </w:rPr>
      </w:pPr>
      <w:r w:rsidRPr="00CE0424">
        <w:t>3GPP TSG-RAN WG</w:t>
      </w:r>
      <w:r>
        <w:t>1</w:t>
      </w:r>
      <w:r w:rsidRPr="00CE0424">
        <w:t xml:space="preserve"> </w:t>
      </w:r>
      <w:r>
        <w:t xml:space="preserve">Meeting </w:t>
      </w:r>
      <w:r w:rsidRPr="00CE0424">
        <w:t>#</w:t>
      </w:r>
      <w:r w:rsidRPr="004A2D98">
        <w:t>94bis</w:t>
      </w:r>
      <w:r w:rsidRPr="00CE0424">
        <w:tab/>
      </w:r>
      <w:proofErr w:type="spellStart"/>
      <w:r w:rsidRPr="00CE0424">
        <w:rPr>
          <w:sz w:val="32"/>
          <w:szCs w:val="32"/>
        </w:rPr>
        <w:t>Tdoc</w:t>
      </w:r>
      <w:proofErr w:type="spellEnd"/>
      <w:r w:rsidRPr="00CE0424">
        <w:rPr>
          <w:sz w:val="32"/>
          <w:szCs w:val="32"/>
        </w:rPr>
        <w:t xml:space="preserve"> R</w:t>
      </w:r>
      <w:r>
        <w:rPr>
          <w:sz w:val="32"/>
          <w:szCs w:val="32"/>
        </w:rPr>
        <w:t>1</w:t>
      </w:r>
      <w:r w:rsidRPr="00CE0424">
        <w:rPr>
          <w:sz w:val="32"/>
          <w:szCs w:val="32"/>
        </w:rPr>
        <w:t>-</w:t>
      </w:r>
      <w:r w:rsidR="0051473E" w:rsidRPr="0051473E">
        <w:rPr>
          <w:sz w:val="32"/>
          <w:szCs w:val="32"/>
        </w:rPr>
        <w:t>1811437</w:t>
      </w:r>
    </w:p>
    <w:p w14:paraId="19A21D60" w14:textId="77777777" w:rsidR="00454809" w:rsidRPr="004A2D98" w:rsidRDefault="00454809" w:rsidP="00454809">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7B4DA57E" w14:textId="2F24A566" w:rsidR="00454809" w:rsidRPr="00A31324" w:rsidRDefault="00454809" w:rsidP="00454809">
      <w:pPr>
        <w:pStyle w:val="3GPPHeader"/>
        <w:rPr>
          <w:sz w:val="22"/>
          <w:szCs w:val="22"/>
          <w:lang w:val="en-US"/>
        </w:rPr>
      </w:pPr>
      <w:r w:rsidRPr="00A31324">
        <w:rPr>
          <w:sz w:val="22"/>
          <w:szCs w:val="22"/>
          <w:lang w:val="en-US"/>
        </w:rPr>
        <w:t>Agenda Item:</w:t>
      </w:r>
      <w:r w:rsidRPr="00A31324">
        <w:rPr>
          <w:sz w:val="22"/>
          <w:szCs w:val="22"/>
          <w:lang w:val="en-US"/>
        </w:rPr>
        <w:tab/>
        <w:t>7.2.5.2</w:t>
      </w:r>
    </w:p>
    <w:p w14:paraId="6CD2C6C3" w14:textId="77777777" w:rsidR="00454809" w:rsidRPr="00CE0424" w:rsidRDefault="00454809" w:rsidP="00454809">
      <w:pPr>
        <w:pStyle w:val="3GPPHeader"/>
        <w:rPr>
          <w:sz w:val="22"/>
          <w:szCs w:val="22"/>
        </w:rPr>
      </w:pPr>
      <w:r>
        <w:rPr>
          <w:sz w:val="22"/>
          <w:szCs w:val="22"/>
        </w:rPr>
        <w:t>Source:</w:t>
      </w:r>
      <w:r w:rsidRPr="00CE0424">
        <w:rPr>
          <w:sz w:val="22"/>
          <w:szCs w:val="22"/>
        </w:rPr>
        <w:tab/>
        <w:t>Ericsson</w:t>
      </w:r>
    </w:p>
    <w:p w14:paraId="6D200792" w14:textId="7B4A4B1B" w:rsidR="00454809" w:rsidRPr="00A923CD" w:rsidRDefault="00454809" w:rsidP="00454809">
      <w:pPr>
        <w:pStyle w:val="3GPPHeader"/>
        <w:rPr>
          <w:sz w:val="22"/>
          <w:szCs w:val="22"/>
        </w:rPr>
      </w:pPr>
      <w:r>
        <w:rPr>
          <w:sz w:val="22"/>
          <w:szCs w:val="22"/>
        </w:rPr>
        <w:t>Title:</w:t>
      </w:r>
      <w:r w:rsidRPr="00CE0424">
        <w:rPr>
          <w:sz w:val="22"/>
          <w:szCs w:val="22"/>
        </w:rPr>
        <w:tab/>
      </w:r>
      <w:r w:rsidR="00DE4413" w:rsidRPr="00DE4413">
        <w:rPr>
          <w:sz w:val="22"/>
          <w:szCs w:val="22"/>
        </w:rPr>
        <w:t>On mechanisms for increasing network robustness</w:t>
      </w:r>
      <w:bookmarkStart w:id="0" w:name="_GoBack"/>
      <w:bookmarkEnd w:id="0"/>
    </w:p>
    <w:p w14:paraId="00CF5910" w14:textId="77777777" w:rsidR="00454809" w:rsidRPr="00A923CD" w:rsidRDefault="00454809" w:rsidP="00454809">
      <w:pPr>
        <w:pStyle w:val="3GPPHeader"/>
        <w:rPr>
          <w:sz w:val="22"/>
          <w:szCs w:val="22"/>
        </w:rPr>
      </w:pPr>
      <w:r w:rsidRPr="00A923CD">
        <w:rPr>
          <w:sz w:val="22"/>
          <w:szCs w:val="22"/>
        </w:rPr>
        <w:t>Document for:</w:t>
      </w:r>
      <w:r w:rsidRPr="00A923CD">
        <w:rPr>
          <w:sz w:val="22"/>
          <w:szCs w:val="22"/>
        </w:rPr>
        <w:tab/>
        <w:t>Discussion, Decision</w:t>
      </w:r>
    </w:p>
    <w:p w14:paraId="09FE4FCF" w14:textId="42F5E053" w:rsidR="00E90E49" w:rsidRDefault="00E90E49" w:rsidP="00423844">
      <w:pPr>
        <w:pStyle w:val="Heading1"/>
        <w:numPr>
          <w:ilvl w:val="0"/>
          <w:numId w:val="23"/>
        </w:numPr>
        <w:ind w:left="1140"/>
      </w:pPr>
      <w:r w:rsidRPr="00CE0424">
        <w:t>Introduction</w:t>
      </w:r>
    </w:p>
    <w:p w14:paraId="0492D582" w14:textId="7C5CCFDB" w:rsidR="00214B8E" w:rsidRPr="00356A6C" w:rsidRDefault="00214B8E" w:rsidP="00214B8E">
      <w:r w:rsidRPr="00356A6C">
        <w:t xml:space="preserve">A new SI for NR Rel-16 has been approved at RAN#80 regarding mechanisms for mitigating remote base station to base station interference in TDD systems. The SID </w:t>
      </w:r>
      <w:r w:rsidR="00342251">
        <w:t xml:space="preserve">[1] </w:t>
      </w:r>
      <w:r w:rsidRPr="00356A6C">
        <w:t>specifies the following objectives for the study:</w:t>
      </w:r>
    </w:p>
    <w:p w14:paraId="10158969" w14:textId="77777777" w:rsidR="00214B8E" w:rsidRPr="00356A6C" w:rsidRDefault="00214B8E" w:rsidP="00214B8E">
      <w:pPr>
        <w:pStyle w:val="BodyText"/>
        <w:rPr>
          <w:rFonts w:ascii="Times New Roman" w:hAnsi="Times New Roman"/>
        </w:rPr>
      </w:pPr>
      <w:r w:rsidRPr="00356A6C">
        <w:rPr>
          <w:rFonts w:ascii="Times New Roman" w:hAnsi="Times New Roman"/>
          <w:noProof/>
        </w:rPr>
        <mc:AlternateContent>
          <mc:Choice Requires="wps">
            <w:drawing>
              <wp:inline distT="0" distB="0" distL="0" distR="0" wp14:anchorId="254548EE" wp14:editId="6E0B8662">
                <wp:extent cx="6277970" cy="2272353"/>
                <wp:effectExtent l="0" t="0" r="27940" b="13970"/>
                <wp:docPr id="1" name="Text Box 1"/>
                <wp:cNvGraphicFramePr/>
                <a:graphic xmlns:a="http://schemas.openxmlformats.org/drawingml/2006/main">
                  <a:graphicData uri="http://schemas.microsoft.com/office/word/2010/wordprocessingShape">
                    <wps:wsp>
                      <wps:cNvSpPr txBox="1"/>
                      <wps:spPr>
                        <a:xfrm>
                          <a:off x="0" y="0"/>
                          <a:ext cx="6277970" cy="2272353"/>
                        </a:xfrm>
                        <a:prstGeom prst="rect">
                          <a:avLst/>
                        </a:prstGeom>
                        <a:solidFill>
                          <a:schemeClr val="lt1"/>
                        </a:solidFill>
                        <a:ln w="6350">
                          <a:solidFill>
                            <a:prstClr val="black"/>
                          </a:solidFill>
                        </a:ln>
                      </wps:spPr>
                      <wps:txbx>
                        <w:txbxContent>
                          <w:p w14:paraId="74349070" w14:textId="77777777" w:rsidR="00214B8E" w:rsidRDefault="00214B8E" w:rsidP="00214B8E">
                            <w:pPr>
                              <w:rPr>
                                <w:lang w:eastAsia="ko-KR"/>
                              </w:rPr>
                            </w:pPr>
                            <w:r>
                              <w:rPr>
                                <w:lang w:val="en-US" w:eastAsia="zh-CN"/>
                              </w:rPr>
                              <w:t xml:space="preserve">Objectives for studying </w:t>
                            </w:r>
                            <w:r>
                              <w:t xml:space="preserve">possible </w:t>
                            </w:r>
                            <w:r>
                              <w:rPr>
                                <w:lang w:eastAsia="zh-CN"/>
                              </w:rPr>
                              <w:t>mechanisms</w:t>
                            </w:r>
                            <w:r>
                              <w:t xml:space="preserve"> for </w:t>
                            </w:r>
                            <w:r>
                              <w:rPr>
                                <w:lang w:eastAsia="zh-CN"/>
                              </w:rPr>
                              <w:t xml:space="preserve">mitigating the impact of remote base station interference in </w:t>
                            </w:r>
                            <w:r>
                              <w:rPr>
                                <w:lang w:eastAsia="ko-KR"/>
                              </w:rPr>
                              <w:t>unpaired spectrum focusing on synchronized macro cells with semi-static DL/UL configuration in co-channel include:</w:t>
                            </w:r>
                          </w:p>
                          <w:p w14:paraId="1F961A17" w14:textId="77777777" w:rsidR="00214B8E" w:rsidRPr="00214B8E" w:rsidRDefault="00214B8E" w:rsidP="00214B8E">
                            <w:pPr>
                              <w:pStyle w:val="1"/>
                              <w:numPr>
                                <w:ilvl w:val="0"/>
                                <w:numId w:val="28"/>
                              </w:numPr>
                              <w:wordWrap w:val="0"/>
                              <w:autoSpaceDE w:val="0"/>
                              <w:autoSpaceDN w:val="0"/>
                              <w:snapToGrid/>
                              <w:spacing w:after="0" w:afterAutospacing="0"/>
                              <w:ind w:leftChars="0"/>
                              <w:rPr>
                                <w:rFonts w:eastAsia="Malgun Gothic"/>
                                <w:sz w:val="16"/>
                                <w:highlight w:val="cyan"/>
                              </w:rPr>
                            </w:pPr>
                            <w:r w:rsidRPr="00214B8E">
                              <w:rPr>
                                <w:sz w:val="20"/>
                                <w:highlight w:val="cyan"/>
                              </w:rPr>
                              <w:t>Study mechanisms for improving network robustness and addressing strong remote base station interference, including potential UE side’s enhancement [RAN1]</w:t>
                            </w:r>
                          </w:p>
                          <w:p w14:paraId="5C73B281" w14:textId="77777777" w:rsidR="00214B8E" w:rsidRPr="00214B8E" w:rsidRDefault="00214B8E" w:rsidP="00214B8E">
                            <w:pPr>
                              <w:pStyle w:val="1"/>
                              <w:numPr>
                                <w:ilvl w:val="0"/>
                                <w:numId w:val="28"/>
                              </w:numPr>
                              <w:wordWrap w:val="0"/>
                              <w:autoSpaceDE w:val="0"/>
                              <w:autoSpaceDN w:val="0"/>
                              <w:snapToGrid/>
                              <w:spacing w:after="0" w:afterAutospacing="0"/>
                              <w:ind w:leftChars="0"/>
                              <w:rPr>
                                <w:sz w:val="20"/>
                              </w:rPr>
                            </w:pPr>
                            <w:r w:rsidRPr="00214B8E">
                              <w:rPr>
                                <w:sz w:val="20"/>
                              </w:rPr>
                              <w:t>Study mechanisms for identifying which gNB(s)generate strong remote interference, including the following aspects:</w:t>
                            </w:r>
                          </w:p>
                          <w:p w14:paraId="5D93EA02" w14:textId="77777777" w:rsidR="00214B8E" w:rsidRPr="00214B8E" w:rsidRDefault="00214B8E" w:rsidP="00214B8E">
                            <w:pPr>
                              <w:pStyle w:val="1"/>
                              <w:numPr>
                                <w:ilvl w:val="2"/>
                                <w:numId w:val="29"/>
                              </w:numPr>
                              <w:wordWrap w:val="0"/>
                              <w:autoSpaceDE w:val="0"/>
                              <w:autoSpaceDN w:val="0"/>
                              <w:snapToGrid/>
                              <w:spacing w:after="0" w:afterAutospacing="0"/>
                              <w:ind w:leftChars="0"/>
                              <w:rPr>
                                <w:sz w:val="20"/>
                              </w:rPr>
                            </w:pPr>
                            <w:r w:rsidRPr="00214B8E">
                              <w:rPr>
                                <w:sz w:val="20"/>
                              </w:rPr>
                              <w:t>Potential Reference signal design for gNB to identify that it creates strong inter-gNB interference to some victim gNB[RAN1]</w:t>
                            </w:r>
                          </w:p>
                          <w:p w14:paraId="0E854531" w14:textId="77777777" w:rsidR="00214B8E" w:rsidRPr="00214B8E" w:rsidRDefault="00214B8E" w:rsidP="00214B8E">
                            <w:pPr>
                              <w:pStyle w:val="1"/>
                              <w:numPr>
                                <w:ilvl w:val="3"/>
                                <w:numId w:val="29"/>
                              </w:numPr>
                              <w:wordWrap w:val="0"/>
                              <w:autoSpaceDE w:val="0"/>
                              <w:autoSpaceDN w:val="0"/>
                              <w:snapToGrid/>
                              <w:spacing w:after="0" w:afterAutospacing="0"/>
                              <w:ind w:leftChars="0"/>
                              <w:rPr>
                                <w:sz w:val="20"/>
                              </w:rPr>
                            </w:pPr>
                            <w:r w:rsidRPr="00214B8E">
                              <w:rPr>
                                <w:sz w:val="20"/>
                              </w:rPr>
                              <w:t>Existing reference signals are starting points of discussion.</w:t>
                            </w:r>
                          </w:p>
                          <w:p w14:paraId="29BC22F2" w14:textId="77777777" w:rsidR="00214B8E" w:rsidRPr="00214B8E" w:rsidRDefault="00214B8E" w:rsidP="00214B8E">
                            <w:pPr>
                              <w:pStyle w:val="1"/>
                              <w:numPr>
                                <w:ilvl w:val="2"/>
                                <w:numId w:val="29"/>
                              </w:numPr>
                              <w:wordWrap w:val="0"/>
                              <w:autoSpaceDE w:val="0"/>
                              <w:autoSpaceDN w:val="0"/>
                              <w:snapToGrid/>
                              <w:spacing w:after="0" w:afterAutospacing="0"/>
                              <w:ind w:leftChars="0"/>
                              <w:rPr>
                                <w:sz w:val="20"/>
                              </w:rPr>
                            </w:pPr>
                            <w:r w:rsidRPr="00214B8E">
                              <w:rPr>
                                <w:sz w:val="20"/>
                              </w:rPr>
                              <w:t>Mechanism for gNB to start and terminate the transmission/detection of the reference signal(s) [RAN1, RAN3]</w:t>
                            </w:r>
                          </w:p>
                          <w:p w14:paraId="319575F5" w14:textId="77777777" w:rsidR="00214B8E" w:rsidRDefault="00214B8E" w:rsidP="00214B8E">
                            <w:pPr>
                              <w:pStyle w:val="1"/>
                              <w:numPr>
                                <w:ilvl w:val="0"/>
                                <w:numId w:val="28"/>
                              </w:numPr>
                              <w:wordWrap w:val="0"/>
                              <w:autoSpaceDE w:val="0"/>
                              <w:autoSpaceDN w:val="0"/>
                              <w:snapToGrid/>
                              <w:spacing w:after="0" w:afterAutospacing="0"/>
                              <w:ind w:leftChars="0"/>
                              <w:rPr>
                                <w:sz w:val="20"/>
                              </w:rPr>
                            </w:pPr>
                            <w:r>
                              <w:rPr>
                                <w:sz w:val="20"/>
                              </w:rPr>
                              <w:t xml:space="preserve">Study the potential additional coordination among </w:t>
                            </w:r>
                            <w:proofErr w:type="spellStart"/>
                            <w:r>
                              <w:rPr>
                                <w:sz w:val="20"/>
                              </w:rPr>
                              <w:t>gNBs</w:t>
                            </w:r>
                            <w:proofErr w:type="spellEnd"/>
                            <w:r>
                              <w:rPr>
                                <w:sz w:val="20"/>
                              </w:rPr>
                              <w:t xml:space="preserve"> for mitigating remote interference [RAN3] </w:t>
                            </w:r>
                          </w:p>
                          <w:p w14:paraId="4DDAFBE3" w14:textId="77777777" w:rsidR="00214B8E" w:rsidRDefault="00214B8E" w:rsidP="00214B8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54548EE" id="_x0000_t202" coordsize="21600,21600" o:spt="202" path="m,l,21600r21600,l21600,xe">
                <v:stroke joinstyle="miter"/>
                <v:path gradientshapeok="t" o:connecttype="rect"/>
              </v:shapetype>
              <v:shape id="Text Box 1" o:spid="_x0000_s1026" type="#_x0000_t202" style="width:494.35pt;height:178.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" fillcolor="white [3201]" strokeweight=".5pt">
                <v:textbox>
                  <w:txbxContent>
                    <w:p w14:paraId="74349070" w14:textId="77777777" w:rsidR="00214B8E" w:rsidRDefault="00214B8E" w:rsidP="00214B8E">
                      <w:pPr>
                        <w:rPr>
                          <w:lang w:eastAsia="ko-KR"/>
                        </w:rPr>
                      </w:pPr>
                      <w:r>
                        <w:rPr>
                          <w:lang w:val="en-US" w:eastAsia="zh-CN"/>
                        </w:rPr>
                        <w:t xml:space="preserve">Objectives for studying </w:t>
                      </w:r>
                      <w:r>
                        <w:t xml:space="preserve">possible </w:t>
                      </w:r>
                      <w:r>
                        <w:rPr>
                          <w:lang w:eastAsia="zh-CN"/>
                        </w:rPr>
                        <w:t>mechanisms</w:t>
                      </w:r>
                      <w:r>
                        <w:t xml:space="preserve"> for </w:t>
                      </w:r>
                      <w:r>
                        <w:rPr>
                          <w:lang w:eastAsia="zh-CN"/>
                        </w:rPr>
                        <w:t xml:space="preserve">mitigating the impact of remote base station interference in </w:t>
                      </w:r>
                      <w:r>
                        <w:rPr>
                          <w:lang w:eastAsia="ko-KR"/>
                        </w:rPr>
                        <w:t>unpaired spectrum focusing on synchronized macro cells with semi-static DL/UL configuration in co-channel include:</w:t>
                      </w:r>
                    </w:p>
                    <w:p w14:paraId="1F961A17" w14:textId="77777777" w:rsidR="00214B8E" w:rsidRPr="00214B8E" w:rsidRDefault="00214B8E" w:rsidP="00214B8E">
                      <w:pPr>
                        <w:pStyle w:val="1"/>
                        <w:numPr>
                          <w:ilvl w:val="0"/>
                          <w:numId w:val="28"/>
                        </w:numPr>
                        <w:wordWrap w:val="0"/>
                        <w:autoSpaceDE w:val="0"/>
                        <w:autoSpaceDN w:val="0"/>
                        <w:snapToGrid/>
                        <w:spacing w:after="0" w:afterAutospacing="0"/>
                        <w:ind w:leftChars="0"/>
                        <w:rPr>
                          <w:rFonts w:eastAsia="Malgun Gothic"/>
                          <w:sz w:val="16"/>
                          <w:highlight w:val="cyan"/>
                        </w:rPr>
                      </w:pPr>
                      <w:r w:rsidRPr="00214B8E">
                        <w:rPr>
                          <w:sz w:val="20"/>
                          <w:highlight w:val="cyan"/>
                        </w:rPr>
                        <w:t>Study mechanisms for improving network robustness and addressing strong remote base station interference, including potential UE side’s enhancement [RAN1]</w:t>
                      </w:r>
                    </w:p>
                    <w:p w14:paraId="5C73B281" w14:textId="77777777" w:rsidR="00214B8E" w:rsidRPr="00214B8E" w:rsidRDefault="00214B8E" w:rsidP="00214B8E">
                      <w:pPr>
                        <w:pStyle w:val="1"/>
                        <w:numPr>
                          <w:ilvl w:val="0"/>
                          <w:numId w:val="28"/>
                        </w:numPr>
                        <w:wordWrap w:val="0"/>
                        <w:autoSpaceDE w:val="0"/>
                        <w:autoSpaceDN w:val="0"/>
                        <w:snapToGrid/>
                        <w:spacing w:after="0" w:afterAutospacing="0"/>
                        <w:ind w:leftChars="0"/>
                        <w:rPr>
                          <w:sz w:val="20"/>
                        </w:rPr>
                      </w:pPr>
                      <w:r w:rsidRPr="00214B8E">
                        <w:rPr>
                          <w:sz w:val="20"/>
                        </w:rPr>
                        <w:t>Study mechanisms for identifying which gNB(s)generate strong remote interference, including the following aspects:</w:t>
                      </w:r>
                    </w:p>
                    <w:p w14:paraId="5D93EA02" w14:textId="77777777" w:rsidR="00214B8E" w:rsidRPr="00214B8E" w:rsidRDefault="00214B8E" w:rsidP="00214B8E">
                      <w:pPr>
                        <w:pStyle w:val="1"/>
                        <w:numPr>
                          <w:ilvl w:val="2"/>
                          <w:numId w:val="29"/>
                        </w:numPr>
                        <w:wordWrap w:val="0"/>
                        <w:autoSpaceDE w:val="0"/>
                        <w:autoSpaceDN w:val="0"/>
                        <w:snapToGrid/>
                        <w:spacing w:after="0" w:afterAutospacing="0"/>
                        <w:ind w:leftChars="0"/>
                        <w:rPr>
                          <w:sz w:val="20"/>
                        </w:rPr>
                      </w:pPr>
                      <w:r w:rsidRPr="00214B8E">
                        <w:rPr>
                          <w:sz w:val="20"/>
                        </w:rPr>
                        <w:t>Potential Reference signal design for gNB to identify that it creates strong inter-gNB interference to some victim gNB[RAN1]</w:t>
                      </w:r>
                    </w:p>
                    <w:p w14:paraId="0E854531" w14:textId="77777777" w:rsidR="00214B8E" w:rsidRPr="00214B8E" w:rsidRDefault="00214B8E" w:rsidP="00214B8E">
                      <w:pPr>
                        <w:pStyle w:val="1"/>
                        <w:numPr>
                          <w:ilvl w:val="3"/>
                          <w:numId w:val="29"/>
                        </w:numPr>
                        <w:wordWrap w:val="0"/>
                        <w:autoSpaceDE w:val="0"/>
                        <w:autoSpaceDN w:val="0"/>
                        <w:snapToGrid/>
                        <w:spacing w:after="0" w:afterAutospacing="0"/>
                        <w:ind w:leftChars="0"/>
                        <w:rPr>
                          <w:sz w:val="20"/>
                        </w:rPr>
                      </w:pPr>
                      <w:r w:rsidRPr="00214B8E">
                        <w:rPr>
                          <w:sz w:val="20"/>
                        </w:rPr>
                        <w:t>Existing reference signals are starting points of discussion.</w:t>
                      </w:r>
                    </w:p>
                    <w:p w14:paraId="29BC22F2" w14:textId="77777777" w:rsidR="00214B8E" w:rsidRPr="00214B8E" w:rsidRDefault="00214B8E" w:rsidP="00214B8E">
                      <w:pPr>
                        <w:pStyle w:val="1"/>
                        <w:numPr>
                          <w:ilvl w:val="2"/>
                          <w:numId w:val="29"/>
                        </w:numPr>
                        <w:wordWrap w:val="0"/>
                        <w:autoSpaceDE w:val="0"/>
                        <w:autoSpaceDN w:val="0"/>
                        <w:snapToGrid/>
                        <w:spacing w:after="0" w:afterAutospacing="0"/>
                        <w:ind w:leftChars="0"/>
                        <w:rPr>
                          <w:sz w:val="20"/>
                        </w:rPr>
                      </w:pPr>
                      <w:r w:rsidRPr="00214B8E">
                        <w:rPr>
                          <w:sz w:val="20"/>
                        </w:rPr>
                        <w:t>Mechanism for gNB to start and terminate the transmission/detection of the reference signal(s) [RAN1, RAN3]</w:t>
                      </w:r>
                    </w:p>
                    <w:p w14:paraId="319575F5" w14:textId="77777777" w:rsidR="00214B8E" w:rsidRDefault="00214B8E" w:rsidP="00214B8E">
                      <w:pPr>
                        <w:pStyle w:val="1"/>
                        <w:numPr>
                          <w:ilvl w:val="0"/>
                          <w:numId w:val="28"/>
                        </w:numPr>
                        <w:wordWrap w:val="0"/>
                        <w:autoSpaceDE w:val="0"/>
                        <w:autoSpaceDN w:val="0"/>
                        <w:snapToGrid/>
                        <w:spacing w:after="0" w:afterAutospacing="0"/>
                        <w:ind w:leftChars="0"/>
                        <w:rPr>
                          <w:sz w:val="20"/>
                        </w:rPr>
                      </w:pPr>
                      <w:r>
                        <w:rPr>
                          <w:sz w:val="20"/>
                        </w:rPr>
                        <w:t xml:space="preserve">Study the potential additional coordination among </w:t>
                      </w:r>
                      <w:proofErr w:type="spellStart"/>
                      <w:r>
                        <w:rPr>
                          <w:sz w:val="20"/>
                        </w:rPr>
                        <w:t>gNBs</w:t>
                      </w:r>
                      <w:proofErr w:type="spellEnd"/>
                      <w:r>
                        <w:rPr>
                          <w:sz w:val="20"/>
                        </w:rPr>
                        <w:t xml:space="preserve"> for mitigating remote interference [RAN3] </w:t>
                      </w:r>
                    </w:p>
                    <w:p w14:paraId="4DDAFBE3" w14:textId="77777777" w:rsidR="00214B8E" w:rsidRDefault="00214B8E" w:rsidP="00214B8E"/>
                  </w:txbxContent>
                </v:textbox>
                <w10:anchorlock/>
              </v:shape>
            </w:pict>
          </mc:Fallback>
        </mc:AlternateContent>
      </w:r>
    </w:p>
    <w:p w14:paraId="563F2E2F" w14:textId="32298496" w:rsidR="00423844" w:rsidRPr="003C462D" w:rsidRDefault="001E1A2B" w:rsidP="00423844">
      <w:r>
        <w:t xml:space="preserve">In RAN1#94, discussion was started on remote interference mitigation mechanisms and four coordination frameworks for dynamic RI mitigation was agreed to be captured as starting points for further study. However, there was no time for discussion on what actual mechanisms that may be used to improve network robustness when RI is present. This contribution </w:t>
      </w:r>
      <w:r w:rsidR="003C462D">
        <w:t xml:space="preserve">discusses such mechanisms and proposes to classify RIM schemes depending on </w:t>
      </w:r>
      <w:r w:rsidR="003C462D">
        <w:rPr>
          <w:i/>
        </w:rPr>
        <w:t>adaptiveness</w:t>
      </w:r>
      <w:r w:rsidR="003C462D">
        <w:t xml:space="preserve">, </w:t>
      </w:r>
      <w:r w:rsidR="003C462D">
        <w:rPr>
          <w:i/>
        </w:rPr>
        <w:t xml:space="preserve">domain, </w:t>
      </w:r>
      <w:r w:rsidR="003C462D">
        <w:t xml:space="preserve">and </w:t>
      </w:r>
      <w:r w:rsidR="003C462D">
        <w:rPr>
          <w:i/>
        </w:rPr>
        <w:t>distributiveness.</w:t>
      </w:r>
      <w:r w:rsidR="003C462D">
        <w:t xml:space="preserve"> In a companion contribution, we discuss potential UE-side enhancements t</w:t>
      </w:r>
      <w:r w:rsidR="00C969B4">
        <w:t>o RACH procedures</w:t>
      </w:r>
      <w:r w:rsidR="00E669D2">
        <w:t xml:space="preserve"> in</w:t>
      </w:r>
      <w:r w:rsidR="00C67A81">
        <w:t xml:space="preserve"> [</w:t>
      </w:r>
      <w:r w:rsidR="00C969B4">
        <w:t>2</w:t>
      </w:r>
      <w:r w:rsidR="00C67A81">
        <w:t>]</w:t>
      </w:r>
      <w:r w:rsidR="00C969B4">
        <w:t>.</w:t>
      </w:r>
    </w:p>
    <w:p w14:paraId="50DBB330" w14:textId="591C1CC0" w:rsidR="00423844" w:rsidRDefault="00423844" w:rsidP="00423844">
      <w:pPr>
        <w:pStyle w:val="Heading1"/>
        <w:numPr>
          <w:ilvl w:val="0"/>
          <w:numId w:val="23"/>
        </w:numPr>
        <w:ind w:left="1140"/>
      </w:pPr>
      <w:r>
        <w:t>Characteristics of remote base station interference</w:t>
      </w:r>
    </w:p>
    <w:p w14:paraId="1188B508" w14:textId="3BE1C72A" w:rsidR="00F13A87" w:rsidRDefault="00214B8E" w:rsidP="00214B8E">
      <w:r>
        <w:t xml:space="preserve">In TDD </w:t>
      </w:r>
      <w:r w:rsidR="00F13A87">
        <w:t>frame structures for operation on unpaired spectrum</w:t>
      </w:r>
      <w:r>
        <w:t>, a</w:t>
      </w:r>
      <w:r w:rsidRPr="00214B8E">
        <w:t xml:space="preserve"> guard period</w:t>
      </w:r>
      <w:r>
        <w:t xml:space="preserve"> (GP)</w:t>
      </w:r>
      <w:r w:rsidRPr="00214B8E">
        <w:t xml:space="preserve"> is</w:t>
      </w:r>
      <w:r w:rsidR="00F13A87">
        <w:t xml:space="preserve"> typically applied in-between DL and UL transmission regions </w:t>
      </w:r>
      <w:proofErr w:type="gramStart"/>
      <w:r w:rsidR="00F13A87">
        <w:t>in order to</w:t>
      </w:r>
      <w:proofErr w:type="gramEnd"/>
      <w:r w:rsidR="00F13A87">
        <w:t xml:space="preserve"> minimize the possibility of DL and UL interfering, taking into account propagation delays. The GP must be sufficiently large to allow a UE to receive a (time-delayed) DL grant scheduling the UL and transmit the UL signal with proper timing advance (compensating for the propagation delay) such that it is received in the UL part of the slot at the gNB. Thus, the GP should be larger than two times the propagation time towards a UE at the cell edge, otherwise, the UL and DL signals in the cell will interfere. Because of this, the GP is typically chosen to depend on the cell size such that larger cells (i.e. larger inter-site distances) have a larger GP and vice versa.</w:t>
      </w:r>
    </w:p>
    <w:p w14:paraId="2687E152" w14:textId="203F7AC3" w:rsidR="00214B8E" w:rsidRDefault="00F13A87" w:rsidP="00214B8E">
      <w:r>
        <w:t>The GP is also</w:t>
      </w:r>
      <w:r w:rsidR="00214B8E" w:rsidRPr="00214B8E">
        <w:t xml:space="preserve"> used to reduce DL-to-UL interference between </w:t>
      </w:r>
      <w:proofErr w:type="spellStart"/>
      <w:r w:rsidR="00214B8E">
        <w:t>gNBs</w:t>
      </w:r>
      <w:proofErr w:type="spellEnd"/>
      <w:r w:rsidR="00214B8E" w:rsidRPr="00214B8E">
        <w:t xml:space="preserve"> by allowing a certain propagation delay between cells without having the DL transmission of a first </w:t>
      </w:r>
      <w:r w:rsidR="00214B8E">
        <w:t>gNB</w:t>
      </w:r>
      <w:r w:rsidR="00214B8E" w:rsidRPr="00214B8E">
        <w:t xml:space="preserve"> enter the UL </w:t>
      </w:r>
      <w:r w:rsidR="00214B8E">
        <w:t>region</w:t>
      </w:r>
      <w:r w:rsidR="00214B8E" w:rsidRPr="00214B8E">
        <w:t xml:space="preserve"> of a second </w:t>
      </w:r>
      <w:r w:rsidR="00214B8E">
        <w:t>gNB</w:t>
      </w:r>
      <w:r w:rsidR="00214B8E" w:rsidRPr="00214B8E">
        <w:t xml:space="preserve">. In a typical macro network, the DL transmission power can be on the order of 20 dB larger than the UL transmission power. Hence, if the UL is interfered by the DL of other cells, the UL performance can be seriously degraded. Because of the large transmit power discrepancy between UL and DL, cross-link interference can be detrimental to system performance not only for the co-channel case but also for the adjacent channel case. Because of this, TDD macro networks are typically operated </w:t>
      </w:r>
      <w:r w:rsidR="00214B8E" w:rsidRPr="00214B8E">
        <w:lastRenderedPageBreak/>
        <w:t xml:space="preserve">in a synchronized fashion where the symbol timing is </w:t>
      </w:r>
      <w:proofErr w:type="gramStart"/>
      <w:r w:rsidR="00214B8E" w:rsidRPr="00214B8E">
        <w:t>aligned</w:t>
      </w:r>
      <w:proofErr w:type="gramEnd"/>
      <w:r w:rsidR="00214B8E" w:rsidRPr="00214B8E">
        <w:t xml:space="preserve"> and a semi-static TDD UL/DL pattern is used which is the same for all the cells in the NW. Typically, operators with adjacent TDD carriers</w:t>
      </w:r>
      <w:r>
        <w:t xml:space="preserve"> on the same band</w:t>
      </w:r>
      <w:r w:rsidR="00214B8E" w:rsidRPr="00214B8E">
        <w:t xml:space="preserve"> also synchronize their TDD UL/DL patterns to avoid adjacent channel cross-link interference.</w:t>
      </w:r>
    </w:p>
    <w:p w14:paraId="78D6DC7E" w14:textId="1EA36D15" w:rsidR="00F13A87" w:rsidRDefault="008908E6" w:rsidP="00214B8E">
      <w:r>
        <w:t>In regular atmospheric conditions, the signal attenuation as a function of distance</w:t>
      </w:r>
      <w:r w:rsidRPr="008908E6">
        <w:t xml:space="preserve"> </w:t>
      </w:r>
      <w:r>
        <w:t>in the cellular bands is rather predictable and the signal decays relatively rapidly, allowing for good isolation between cells in the network. However, i</w:t>
      </w:r>
      <w:r w:rsidRPr="008908E6">
        <w:t xml:space="preserve">n certain weather conditions and in certain regions of the world a </w:t>
      </w:r>
      <w:r>
        <w:t>"ducting”</w:t>
      </w:r>
      <w:r w:rsidRPr="008908E6">
        <w:t xml:space="preserve"> phenomenon can happen in the </w:t>
      </w:r>
      <w:r>
        <w:t xml:space="preserve">lower </w:t>
      </w:r>
      <w:r w:rsidRPr="008908E6">
        <w:t>atmosphere</w:t>
      </w:r>
      <w:r>
        <w:t xml:space="preserve"> (the troposphere)</w:t>
      </w:r>
      <w:r w:rsidRPr="008908E6">
        <w:t xml:space="preserve">. </w:t>
      </w:r>
      <w:r>
        <w:t xml:space="preserve">The ducting </w:t>
      </w:r>
      <w:r w:rsidR="00EF1289">
        <w:t xml:space="preserve">can </w:t>
      </w:r>
      <w:r>
        <w:t>occur</w:t>
      </w:r>
      <w:r w:rsidR="00EF1289">
        <w:t xml:space="preserve"> when</w:t>
      </w:r>
      <w:r w:rsidR="00D14303">
        <w:t xml:space="preserve"> </w:t>
      </w:r>
      <w:r>
        <w:t>a</w:t>
      </w:r>
      <w:r w:rsidR="005968BF">
        <w:t xml:space="preserve"> so-called</w:t>
      </w:r>
      <w:r>
        <w:t xml:space="preserve"> inversion layer is formed in the atmosphere, wherein the refractive index as a function of height has a negative slope (i.e. the refractive index decreases</w:t>
      </w:r>
      <w:r w:rsidR="005968BF">
        <w:t xml:space="preserve"> with increasing height, instead of increasing as under normal conditions). This is typically due to that a layer of warm air is “trapped” in-between layers of cooler air, as is illustrated in </w:t>
      </w:r>
      <w:r w:rsidR="005968BF">
        <w:fldChar w:fldCharType="begin"/>
      </w:r>
      <w:r w:rsidR="005968BF">
        <w:instrText xml:space="preserve"> REF _Ref521518381 \h </w:instrText>
      </w:r>
      <w:r w:rsidR="005968BF">
        <w:fldChar w:fldCharType="separate"/>
      </w:r>
      <w:r w:rsidR="00C53D3D">
        <w:t xml:space="preserve">Figure </w:t>
      </w:r>
      <w:r w:rsidR="00C53D3D">
        <w:rPr>
          <w:noProof/>
        </w:rPr>
        <w:t>1</w:t>
      </w:r>
      <w:r w:rsidR="005968BF">
        <w:fldChar w:fldCharType="end"/>
      </w:r>
      <w:r w:rsidR="005968BF">
        <w:t>. Thus, t</w:t>
      </w:r>
      <w:r w:rsidRPr="008908E6">
        <w:t xml:space="preserve">he appearance of the duct is dependent on for example temperature and humidity and when it appears it can “channel” the signal to help it propagate a significantly longer distance than if the duct was not present. </w:t>
      </w:r>
      <w:r w:rsidR="005968BF">
        <w:t>That is</w:t>
      </w:r>
      <w:r w:rsidRPr="008908E6">
        <w:t>, atmospheric ducts can trap the propagating signals in the ducting layer, instead of radiating out in space. Thus, most of the signal energy propagates in ducting layer, which acts as a wave guide. Therefore, trapped signals can propagate through beyond-line-of-sight distances with relatively low path loss, sometimes even lower than in line-of-sight propagation</w:t>
      </w:r>
      <w:r w:rsidR="005968BF">
        <w:t>.</w:t>
      </w:r>
    </w:p>
    <w:p w14:paraId="0088E866" w14:textId="77777777" w:rsidR="00F13A87" w:rsidRDefault="00F13A87" w:rsidP="00F13A87">
      <w:pPr>
        <w:keepNext/>
        <w:jc w:val="center"/>
      </w:pPr>
      <w:r>
        <w:rPr>
          <w:noProof/>
        </w:rPr>
        <w:drawing>
          <wp:inline distT="0" distB="0" distL="0" distR="0" wp14:anchorId="36633E7A" wp14:editId="4470E3B8">
            <wp:extent cx="4339590" cy="2269490"/>
            <wp:effectExtent l="0" t="0" r="3810" b="0"/>
            <wp:docPr id="2" name="Picture 2" descr="http://www.angelfire.com/sc/scannerpost/images/du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ngelfire.com/sc/scannerpost/images/duc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41724" cy="2270940"/>
                    </a:xfrm>
                    <a:prstGeom prst="rect">
                      <a:avLst/>
                    </a:prstGeom>
                    <a:noFill/>
                    <a:ln>
                      <a:noFill/>
                    </a:ln>
                  </pic:spPr>
                </pic:pic>
              </a:graphicData>
            </a:graphic>
          </wp:inline>
        </w:drawing>
      </w:r>
    </w:p>
    <w:p w14:paraId="13B48C90" w14:textId="1EA72B79" w:rsidR="00F13A87" w:rsidRDefault="00F13A87" w:rsidP="00F13A87">
      <w:pPr>
        <w:pStyle w:val="Caption"/>
        <w:jc w:val="center"/>
      </w:pPr>
      <w:bookmarkStart w:id="1" w:name="_Ref521518381"/>
      <w:r>
        <w:t xml:space="preserve">Figure </w:t>
      </w:r>
      <w:r w:rsidR="00222689">
        <w:rPr>
          <w:noProof/>
        </w:rPr>
        <w:fldChar w:fldCharType="begin"/>
      </w:r>
      <w:r w:rsidR="00222689">
        <w:rPr>
          <w:noProof/>
        </w:rPr>
        <w:instrText xml:space="preserve"> SEQ Figure \* ARABIC </w:instrText>
      </w:r>
      <w:r w:rsidR="00222689">
        <w:rPr>
          <w:noProof/>
        </w:rPr>
        <w:fldChar w:fldCharType="separate"/>
      </w:r>
      <w:r w:rsidR="00C53D3D">
        <w:rPr>
          <w:noProof/>
        </w:rPr>
        <w:t>1</w:t>
      </w:r>
      <w:r w:rsidR="00222689">
        <w:rPr>
          <w:noProof/>
        </w:rPr>
        <w:fldChar w:fldCharType="end"/>
      </w:r>
      <w:bookmarkEnd w:id="1"/>
      <w:r>
        <w:t>: Illustration of tropospheric ducting propagation</w:t>
      </w:r>
    </w:p>
    <w:p w14:paraId="4E05BE51" w14:textId="4D630B35" w:rsidR="005968BF" w:rsidRDefault="005968BF" w:rsidP="005968BF">
      <w:pPr>
        <w:rPr>
          <w:lang w:eastAsia="en-GB"/>
        </w:rPr>
      </w:pPr>
    </w:p>
    <w:p w14:paraId="1E73FB7F" w14:textId="4188C87C" w:rsidR="00C87A41" w:rsidRDefault="005968BF" w:rsidP="005968BF">
      <w:pPr>
        <w:rPr>
          <w:lang w:eastAsia="en-GB"/>
        </w:rPr>
      </w:pPr>
      <w:r>
        <w:rPr>
          <w:lang w:eastAsia="en-GB"/>
        </w:rPr>
        <w:t xml:space="preserve">When a ducting event occurs, the GP duration determined for operation under normal atmospheric conditions is typically too short due to that DL transmissions from remote </w:t>
      </w:r>
      <w:proofErr w:type="spellStart"/>
      <w:r>
        <w:rPr>
          <w:lang w:eastAsia="en-GB"/>
        </w:rPr>
        <w:t>gNBs</w:t>
      </w:r>
      <w:proofErr w:type="spellEnd"/>
      <w:r>
        <w:rPr>
          <w:lang w:eastAsia="en-GB"/>
        </w:rPr>
        <w:t xml:space="preserve"> which were previously heavily attenuated now can be heard over long distances. </w:t>
      </w:r>
      <w:r w:rsidR="00C87A41">
        <w:rPr>
          <w:lang w:eastAsia="en-GB"/>
        </w:rPr>
        <w:t>This also implies that the many interference sources, with a wide range of propagation delays, may contribute to the total accumulated interference level. As path loss still increases with propagation delay even under ducting conditions, more interfering signals will typically hit the initial UL symbols after the GP compared to the later UL symbols in the slot. That is, the remot</w:t>
      </w:r>
      <w:r w:rsidR="00B13DC2">
        <w:rPr>
          <w:lang w:eastAsia="en-GB"/>
        </w:rPr>
        <w:t xml:space="preserve">e interference can be characterized by a decaying power-delay profile, as is illustrated in </w:t>
      </w:r>
      <w:r w:rsidR="00B13DC2">
        <w:rPr>
          <w:lang w:eastAsia="en-GB"/>
        </w:rPr>
        <w:fldChar w:fldCharType="begin"/>
      </w:r>
      <w:r w:rsidR="00B13DC2">
        <w:rPr>
          <w:lang w:eastAsia="en-GB"/>
        </w:rPr>
        <w:instrText xml:space="preserve"> REF _Ref521521806 \h </w:instrText>
      </w:r>
      <w:r w:rsidR="00B13DC2">
        <w:rPr>
          <w:lang w:eastAsia="en-GB"/>
        </w:rPr>
      </w:r>
      <w:r w:rsidR="00B13DC2">
        <w:rPr>
          <w:lang w:eastAsia="en-GB"/>
        </w:rPr>
        <w:fldChar w:fldCharType="separate"/>
      </w:r>
      <w:r w:rsidR="00C53D3D">
        <w:t xml:space="preserve">Figure </w:t>
      </w:r>
      <w:r w:rsidR="00C53D3D">
        <w:rPr>
          <w:noProof/>
        </w:rPr>
        <w:t>2</w:t>
      </w:r>
      <w:r w:rsidR="00B13DC2">
        <w:rPr>
          <w:lang w:eastAsia="en-GB"/>
        </w:rPr>
        <w:fldChar w:fldCharType="end"/>
      </w:r>
      <w:r w:rsidR="00B13DC2">
        <w:rPr>
          <w:lang w:eastAsia="en-GB"/>
        </w:rPr>
        <w:t>.</w:t>
      </w:r>
    </w:p>
    <w:p w14:paraId="77A84E54" w14:textId="239B8385" w:rsidR="00214B8E" w:rsidRDefault="00214B8E" w:rsidP="00214B8E">
      <w:pPr>
        <w:keepNext/>
        <w:jc w:val="center"/>
      </w:pPr>
    </w:p>
    <w:p w14:paraId="39021BF5" w14:textId="6AE9DEF1" w:rsidR="00B46C01" w:rsidRDefault="00B46C01" w:rsidP="00214B8E">
      <w:pPr>
        <w:keepNext/>
        <w:jc w:val="center"/>
      </w:pPr>
      <w:r w:rsidRPr="00B46C01">
        <w:rPr>
          <w:noProof/>
        </w:rPr>
        <w:drawing>
          <wp:inline distT="0" distB="0" distL="0" distR="0" wp14:anchorId="105748FB" wp14:editId="0EB176A5">
            <wp:extent cx="3099759" cy="2351089"/>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05595" cy="2355516"/>
                    </a:xfrm>
                    <a:prstGeom prst="rect">
                      <a:avLst/>
                    </a:prstGeom>
                    <a:noFill/>
                    <a:ln>
                      <a:noFill/>
                    </a:ln>
                  </pic:spPr>
                </pic:pic>
              </a:graphicData>
            </a:graphic>
          </wp:inline>
        </w:drawing>
      </w:r>
    </w:p>
    <w:p w14:paraId="1C2ED5BA" w14:textId="7803492A" w:rsidR="00214B8E" w:rsidRPr="00214B8E" w:rsidRDefault="00214B8E" w:rsidP="00214B8E">
      <w:pPr>
        <w:pStyle w:val="Caption"/>
        <w:jc w:val="center"/>
      </w:pPr>
      <w:bookmarkStart w:id="2" w:name="_Ref521521806"/>
      <w:r>
        <w:t xml:space="preserve">Figure </w:t>
      </w:r>
      <w:r w:rsidR="00222689">
        <w:rPr>
          <w:noProof/>
        </w:rPr>
        <w:fldChar w:fldCharType="begin"/>
      </w:r>
      <w:r w:rsidR="00222689">
        <w:rPr>
          <w:noProof/>
        </w:rPr>
        <w:instrText xml:space="preserve"> SEQ Figure \* ARABIC </w:instrText>
      </w:r>
      <w:r w:rsidR="00222689">
        <w:rPr>
          <w:noProof/>
        </w:rPr>
        <w:fldChar w:fldCharType="separate"/>
      </w:r>
      <w:r w:rsidR="00C53D3D">
        <w:rPr>
          <w:noProof/>
        </w:rPr>
        <w:t>2</w:t>
      </w:r>
      <w:r w:rsidR="00222689">
        <w:rPr>
          <w:noProof/>
        </w:rPr>
        <w:fldChar w:fldCharType="end"/>
      </w:r>
      <w:bookmarkEnd w:id="2"/>
      <w:r>
        <w:t>: Illustration of decaying power-delay profile of remote interference</w:t>
      </w:r>
    </w:p>
    <w:p w14:paraId="4A1A9A3B" w14:textId="77777777" w:rsidR="00B13DC2" w:rsidRDefault="00B13DC2" w:rsidP="00B13DC2">
      <w:pPr>
        <w:rPr>
          <w:lang w:val="en-US"/>
        </w:rPr>
      </w:pPr>
    </w:p>
    <w:p w14:paraId="6D3455C6" w14:textId="77777777" w:rsidR="00B13DC2" w:rsidRDefault="00B13DC2" w:rsidP="00B13DC2">
      <w:pPr>
        <w:rPr>
          <w:lang w:val="en-US"/>
        </w:rPr>
      </w:pPr>
      <w:proofErr w:type="gramStart"/>
      <w:r>
        <w:rPr>
          <w:lang w:val="en-US"/>
        </w:rPr>
        <w:t>In order to</w:t>
      </w:r>
      <w:proofErr w:type="gramEnd"/>
      <w:r>
        <w:rPr>
          <w:lang w:val="en-US"/>
        </w:rPr>
        <w:t xml:space="preserve"> design appropriate RIM mitigation mechanism, though, it is of essence to further </w:t>
      </w:r>
      <w:r w:rsidR="00C95099" w:rsidRPr="00B13DC2">
        <w:rPr>
          <w:lang w:val="en-US"/>
        </w:rPr>
        <w:t xml:space="preserve">characterize the remote interference which occurs due to ducting events in order to do a proper design of reference signals </w:t>
      </w:r>
      <w:r>
        <w:rPr>
          <w:lang w:val="en-US"/>
        </w:rPr>
        <w:t>(</w:t>
      </w:r>
      <w:r w:rsidR="00C95099" w:rsidRPr="00B13DC2">
        <w:rPr>
          <w:lang w:val="en-US"/>
        </w:rPr>
        <w:t>and potential backhaul signaling</w:t>
      </w:r>
      <w:r>
        <w:rPr>
          <w:lang w:val="en-US"/>
        </w:rPr>
        <w:t>).</w:t>
      </w:r>
    </w:p>
    <w:p w14:paraId="7FF41AD9" w14:textId="439C3FAD" w:rsidR="001F47FE" w:rsidRPr="00C95099" w:rsidRDefault="00B13DC2" w:rsidP="00B13DC2">
      <w:r>
        <w:rPr>
          <w:lang w:val="en-US"/>
        </w:rPr>
        <w:t>Therefore, we think that RAN1 should s</w:t>
      </w:r>
      <w:r w:rsidR="00C95099" w:rsidRPr="00B13DC2">
        <w:rPr>
          <w:lang w:val="en-US"/>
        </w:rPr>
        <w:t xml:space="preserve">trive for agreeing on a set of characteristics of a remote interference episode that the </w:t>
      </w:r>
      <w:r w:rsidR="00617314" w:rsidRPr="00B13DC2">
        <w:rPr>
          <w:lang w:val="en-US"/>
        </w:rPr>
        <w:t xml:space="preserve">RIM </w:t>
      </w:r>
      <w:r w:rsidR="001F47FE">
        <w:rPr>
          <w:lang w:val="en-US"/>
        </w:rPr>
        <w:t>mitigation mechanisms considered in this SI</w:t>
      </w:r>
      <w:r w:rsidR="00617314" w:rsidRPr="00B13DC2">
        <w:rPr>
          <w:lang w:val="en-US"/>
        </w:rPr>
        <w:t xml:space="preserve"> should be able to handle</w:t>
      </w:r>
      <w:r w:rsidR="001F47FE">
        <w:rPr>
          <w:lang w:val="en-US"/>
        </w:rPr>
        <w:t>. At least the following aspects should be clarified in our view:</w:t>
      </w:r>
    </w:p>
    <w:p w14:paraId="111C6A8C" w14:textId="13781193" w:rsidR="00C95099" w:rsidRPr="008D7D20" w:rsidRDefault="00C95099" w:rsidP="001F47FE">
      <w:pPr>
        <w:pStyle w:val="ListParagraph"/>
        <w:numPr>
          <w:ilvl w:val="0"/>
          <w:numId w:val="30"/>
        </w:numPr>
        <w:rPr>
          <w:rFonts w:ascii="Times New Roman" w:hAnsi="Times New Roman"/>
          <w:sz w:val="20"/>
          <w:szCs w:val="20"/>
        </w:rPr>
      </w:pPr>
      <w:r w:rsidRPr="008D7D20">
        <w:rPr>
          <w:rFonts w:ascii="Times New Roman" w:hAnsi="Times New Roman"/>
          <w:sz w:val="20"/>
          <w:szCs w:val="20"/>
          <w:lang w:val="en-US"/>
        </w:rPr>
        <w:t xml:space="preserve">What </w:t>
      </w:r>
      <w:r w:rsidR="00617314" w:rsidRPr="008D7D20">
        <w:rPr>
          <w:rFonts w:ascii="Times New Roman" w:hAnsi="Times New Roman"/>
          <w:sz w:val="20"/>
          <w:szCs w:val="20"/>
          <w:lang w:val="en-US"/>
        </w:rPr>
        <w:t>is</w:t>
      </w:r>
      <w:r w:rsidRPr="008D7D20">
        <w:rPr>
          <w:rFonts w:ascii="Times New Roman" w:hAnsi="Times New Roman"/>
          <w:sz w:val="20"/>
          <w:szCs w:val="20"/>
          <w:lang w:val="en-US"/>
        </w:rPr>
        <w:t xml:space="preserve"> the typical number of </w:t>
      </w:r>
      <w:r w:rsidR="00617314" w:rsidRPr="008D7D20">
        <w:rPr>
          <w:rFonts w:ascii="Times New Roman" w:hAnsi="Times New Roman"/>
          <w:sz w:val="20"/>
          <w:szCs w:val="20"/>
          <w:lang w:val="en-US"/>
        </w:rPr>
        <w:t>aggressor gNB interferes simultaneously received by a victim gNB</w:t>
      </w:r>
      <w:r w:rsidR="00B13DC2" w:rsidRPr="008D7D20">
        <w:rPr>
          <w:rFonts w:ascii="Times New Roman" w:hAnsi="Times New Roman"/>
          <w:sz w:val="20"/>
          <w:szCs w:val="20"/>
          <w:lang w:val="en-US"/>
        </w:rPr>
        <w:t>, and what is the typical level of IoT degradation?</w:t>
      </w:r>
    </w:p>
    <w:p w14:paraId="7489D559" w14:textId="2B3FB72A" w:rsidR="00617314" w:rsidRPr="008D7D20" w:rsidRDefault="00617314" w:rsidP="001F47FE">
      <w:pPr>
        <w:pStyle w:val="ListParagraph"/>
        <w:numPr>
          <w:ilvl w:val="0"/>
          <w:numId w:val="30"/>
        </w:numPr>
        <w:rPr>
          <w:rFonts w:ascii="Times New Roman" w:hAnsi="Times New Roman"/>
          <w:sz w:val="20"/>
          <w:szCs w:val="20"/>
        </w:rPr>
      </w:pPr>
      <w:r w:rsidRPr="008D7D20">
        <w:rPr>
          <w:rFonts w:ascii="Times New Roman" w:hAnsi="Times New Roman"/>
          <w:sz w:val="20"/>
          <w:szCs w:val="20"/>
          <w:lang w:val="en-US"/>
        </w:rPr>
        <w:t>What is the typical distance range of remote interference?</w:t>
      </w:r>
    </w:p>
    <w:p w14:paraId="6631E2B6" w14:textId="1C39788B" w:rsidR="00617314" w:rsidRPr="008D7D20" w:rsidRDefault="00617314" w:rsidP="001F47FE">
      <w:pPr>
        <w:pStyle w:val="ListParagraph"/>
        <w:numPr>
          <w:ilvl w:val="0"/>
          <w:numId w:val="30"/>
        </w:numPr>
        <w:rPr>
          <w:rFonts w:ascii="Times New Roman" w:hAnsi="Times New Roman"/>
          <w:sz w:val="20"/>
          <w:szCs w:val="20"/>
        </w:rPr>
      </w:pPr>
      <w:r w:rsidRPr="008D7D20">
        <w:rPr>
          <w:rFonts w:ascii="Times New Roman" w:hAnsi="Times New Roman"/>
          <w:sz w:val="20"/>
          <w:szCs w:val="20"/>
          <w:lang w:val="en-US"/>
        </w:rPr>
        <w:t>What is the typical time scale of a ducting event?</w:t>
      </w:r>
    </w:p>
    <w:p w14:paraId="63D21F5F" w14:textId="77777777" w:rsidR="001F47FE" w:rsidRPr="001F47FE" w:rsidRDefault="001F47FE" w:rsidP="001F47FE">
      <w:pPr>
        <w:pStyle w:val="ListParagraph"/>
        <w:rPr>
          <w:rFonts w:ascii="Times New Roman" w:hAnsi="Times New Roman"/>
        </w:rPr>
      </w:pPr>
    </w:p>
    <w:p w14:paraId="41864858" w14:textId="3AD1CE67" w:rsidR="00423844" w:rsidRPr="00423844" w:rsidRDefault="00B13DC2" w:rsidP="00B13DC2">
      <w:pPr>
        <w:pStyle w:val="Proposal"/>
      </w:pPr>
      <w:bookmarkStart w:id="3" w:name="_Toc525923232"/>
      <w:r>
        <w:t xml:space="preserve">Decide on a characteristic remote interference scenario which the RIM mechanism considered in the SI should handle, including typical number of aggressor </w:t>
      </w:r>
      <w:proofErr w:type="spellStart"/>
      <w:r>
        <w:t>gNBs</w:t>
      </w:r>
      <w:proofErr w:type="spellEnd"/>
      <w:r>
        <w:t xml:space="preserve"> simultaneously received by a victim, typical propagation delays of remote interference and time scale of a ducting event</w:t>
      </w:r>
      <w:bookmarkEnd w:id="3"/>
    </w:p>
    <w:p w14:paraId="020415C4" w14:textId="08EF6262" w:rsidR="004000E8" w:rsidRDefault="00423844" w:rsidP="00CE0424">
      <w:pPr>
        <w:pStyle w:val="Heading1"/>
      </w:pPr>
      <w:bookmarkStart w:id="4" w:name="_Ref178064866"/>
      <w:r>
        <w:t>3</w:t>
      </w:r>
      <w:r w:rsidR="00230D18">
        <w:tab/>
      </w:r>
      <w:bookmarkEnd w:id="4"/>
      <w:r>
        <w:t xml:space="preserve">Impact of </w:t>
      </w:r>
      <w:r w:rsidR="007878D2">
        <w:t>remote interference on system performance</w:t>
      </w:r>
    </w:p>
    <w:p w14:paraId="290A9A45" w14:textId="43B6B06C" w:rsidR="007878D2" w:rsidRDefault="007878D2" w:rsidP="000B33D1">
      <w:r>
        <w:t xml:space="preserve">What is of interest to evaluate or assess is the impact of remote interference due to ducting on the end network performance, and how potential RIM mitigation schemes can improve the performance. The top priority for RIM mitigation should be to assure that some basic level of </w:t>
      </w:r>
      <w:r w:rsidR="00342251">
        <w:t>network</w:t>
      </w:r>
      <w:r>
        <w:t xml:space="preserve"> connectivity is available even during a ducting event, so that e.g. initial access and mobility/handover procedures as well as uplink control signalling can function, even if the data channels experience significant degradation. The secondary priority could be to assure a certain data channel throughput as well.</w:t>
      </w:r>
    </w:p>
    <w:p w14:paraId="389ED717" w14:textId="1BD55724" w:rsidR="000B33D1" w:rsidRDefault="007878D2" w:rsidP="000B33D1">
      <w:proofErr w:type="gramStart"/>
      <w:r>
        <w:t>In order to</w:t>
      </w:r>
      <w:proofErr w:type="gramEnd"/>
      <w:r>
        <w:t xml:space="preserve"> asses such system level</w:t>
      </w:r>
      <w:r w:rsidR="000B33D1">
        <w:t xml:space="preserve"> impact</w:t>
      </w:r>
      <w:r>
        <w:t>,</w:t>
      </w:r>
      <w:r w:rsidR="000B33D1">
        <w:t xml:space="preserve"> the decoding performance </w:t>
      </w:r>
      <w:r>
        <w:t xml:space="preserve">and link budgets of the </w:t>
      </w:r>
      <w:r w:rsidR="008A4BFB">
        <w:t>different</w:t>
      </w:r>
      <w:r w:rsidR="000B33D1">
        <w:t xml:space="preserve"> UL physical channels and signals</w:t>
      </w:r>
      <w:r>
        <w:t xml:space="preserve"> could be analysed to </w:t>
      </w:r>
      <w:r w:rsidR="008A4BFB">
        <w:t>see where the bottleneck is</w:t>
      </w:r>
      <w:r w:rsidR="000B33D1">
        <w:t xml:space="preserve">. </w:t>
      </w:r>
      <w:r w:rsidR="008A4BFB">
        <w:t xml:space="preserve">That is, </w:t>
      </w:r>
      <w:r w:rsidR="000B33D1">
        <w:t xml:space="preserve">one should first analyse how large </w:t>
      </w:r>
      <w:r w:rsidR="008A4BFB">
        <w:t xml:space="preserve">the </w:t>
      </w:r>
      <w:r w:rsidR="000B33D1">
        <w:t>impact is and if proper configuration and mapping of the physical channels can provide robustness, as the NR frame structure is quite flexible.</w:t>
      </w:r>
    </w:p>
    <w:p w14:paraId="7396C783" w14:textId="51CFFB09" w:rsidR="000B33D1" w:rsidRDefault="00DE6F8C" w:rsidP="000B33D1">
      <w:r>
        <w:t xml:space="preserve">In NR, semi-static TDD UL/DL patterns can be configured almost arbitrarily by means of first configuring a TDD periodicity of X </w:t>
      </w:r>
      <w:proofErr w:type="spellStart"/>
      <w:r>
        <w:t>ms</w:t>
      </w:r>
      <w:proofErr w:type="spellEnd"/>
      <w:r>
        <w:t xml:space="preserve"> (up to 10ms), within this TDD periodicity the gNB configures the number of DL in the beginning part of TDD periodicity as well as the number of UL slots at the end of the TDD periodicity. In addition, the number of DL symbols following the last DL slot and the number of UL symbols preceding the first UL slot can be arbitrarily </w:t>
      </w:r>
      <w:r>
        <w:lastRenderedPageBreak/>
        <w:t>configured, thus allowing basically any configuration of GP size (including leaving entire slots as “flexible” to be included in the GP). It is also possible to concatenate two TDD periodicities</w:t>
      </w:r>
      <w:r w:rsidR="004137BB">
        <w:t>.</w:t>
      </w:r>
    </w:p>
    <w:p w14:paraId="040BBFF6" w14:textId="0D22455A" w:rsidR="004137BB" w:rsidRDefault="004137BB" w:rsidP="000B33D1">
      <w:r>
        <w:t xml:space="preserve">The most coverage-limited channel is likely PUSCH carrying UL-SCH, so naturally, PUSCH detection may be degraded the worst. However, PUCCH detection may also be impacted, implying that UCI containing HARQ-ACK may be </w:t>
      </w:r>
      <w:proofErr w:type="spellStart"/>
      <w:r>
        <w:t>misdetected</w:t>
      </w:r>
      <w:proofErr w:type="spellEnd"/>
      <w:r>
        <w:t xml:space="preserve"> which also impacts PDSCH performance. Further, if PRACH and Msg3 PUSCH is impacted, initial cell association as well as handover procedures may be degraded.</w:t>
      </w:r>
    </w:p>
    <w:p w14:paraId="1B0C1FA8" w14:textId="73792EF9" w:rsidR="004137BB" w:rsidRDefault="0071546E" w:rsidP="004137BB">
      <w:pPr>
        <w:pStyle w:val="Proposal"/>
      </w:pPr>
      <w:bookmarkStart w:id="5" w:name="_Toc525923233"/>
      <w:r w:rsidRPr="00342251">
        <w:rPr>
          <w:lang w:val="en-US"/>
        </w:rPr>
        <w:t>Analyze</w:t>
      </w:r>
      <w:r w:rsidR="008A4BFB">
        <w:rPr>
          <w:lang w:val="en-US"/>
        </w:rPr>
        <w:t xml:space="preserve"> how well proposed RIM mitigation schemes can assure basic network connectivity, which may require analysis of</w:t>
      </w:r>
      <w:r>
        <w:t xml:space="preserve"> </w:t>
      </w:r>
      <w:r w:rsidR="004137BB">
        <w:t xml:space="preserve">the impact of remote interference on UL physical channels, including PUSCH, PUCCH and PRACH, </w:t>
      </w:r>
      <w:proofErr w:type="gramStart"/>
      <w:r w:rsidR="004137BB">
        <w:t>taking into account</w:t>
      </w:r>
      <w:proofErr w:type="gramEnd"/>
      <w:r w:rsidR="004137BB">
        <w:t xml:space="preserve"> robust configuration opportunities offered by the flexible NR frame structure</w:t>
      </w:r>
      <w:bookmarkEnd w:id="5"/>
    </w:p>
    <w:p w14:paraId="0B0BEFBC" w14:textId="6850D57B" w:rsidR="008931B7" w:rsidRDefault="00F4474F" w:rsidP="0051473E">
      <w:r>
        <w:t xml:space="preserve">As an example, a detailed analysis of RI impact on PRACH and mechanisms for improving PRACH robustness against RI can be found in our contribution </w:t>
      </w:r>
      <w:r>
        <w:fldChar w:fldCharType="begin"/>
      </w:r>
      <w:r>
        <w:instrText xml:space="preserve"> REF _Ref525810979 \r \h </w:instrText>
      </w:r>
      <w:r>
        <w:fldChar w:fldCharType="separate"/>
      </w:r>
      <w:r w:rsidR="00C53D3D">
        <w:t>[2]</w:t>
      </w:r>
      <w:r>
        <w:fldChar w:fldCharType="end"/>
      </w:r>
      <w:r>
        <w:fldChar w:fldCharType="begin"/>
      </w:r>
      <w:r>
        <w:instrText xml:space="preserve"> REF _Ref525733281 \r \h  \* MERGEFORMAT </w:instrText>
      </w:r>
      <w:r>
        <w:fldChar w:fldCharType="separate"/>
      </w:r>
      <w:r w:rsidR="00C53D3D">
        <w:rPr>
          <w:b/>
          <w:bCs/>
          <w:lang w:val="en-US"/>
        </w:rPr>
        <w:t>Error! Reference source not found.</w:t>
      </w:r>
      <w:r>
        <w:fldChar w:fldCharType="end"/>
      </w:r>
      <w:r>
        <w:t>.</w:t>
      </w:r>
    </w:p>
    <w:p w14:paraId="724537DA" w14:textId="36A54265" w:rsidR="00623F3C" w:rsidRDefault="000B7944" w:rsidP="00623F3C">
      <w:pPr>
        <w:pStyle w:val="Heading1"/>
      </w:pPr>
      <w:r>
        <w:t>4</w:t>
      </w:r>
      <w:r w:rsidR="00623F3C">
        <w:tab/>
      </w:r>
      <w:r w:rsidR="002F2376">
        <w:t xml:space="preserve">Overview of </w:t>
      </w:r>
      <w:r w:rsidR="004137BB">
        <w:t xml:space="preserve">RIM </w:t>
      </w:r>
      <w:r w:rsidR="00623F3C">
        <w:t>mechanisms</w:t>
      </w:r>
    </w:p>
    <w:p w14:paraId="21EB9273" w14:textId="7CF0DFC0" w:rsidR="003C462D" w:rsidRDefault="003C462D" w:rsidP="003C462D">
      <w:pPr>
        <w:rPr>
          <w:i/>
        </w:rPr>
      </w:pPr>
      <w:r>
        <w:t xml:space="preserve">In our understanding, RIM mechanisms can be classified </w:t>
      </w:r>
      <w:r w:rsidR="000B1556">
        <w:t xml:space="preserve">according to their </w:t>
      </w:r>
      <w:r w:rsidR="000B1556" w:rsidRPr="000B1556">
        <w:rPr>
          <w:i/>
        </w:rPr>
        <w:t>adaptiveness</w:t>
      </w:r>
      <w:r w:rsidR="000B1556">
        <w:rPr>
          <w:i/>
        </w:rPr>
        <w:t xml:space="preserve">, </w:t>
      </w:r>
      <w:r w:rsidR="000B1556">
        <w:t>i.e. they can be</w:t>
      </w:r>
      <w:r>
        <w:t xml:space="preserve"> either </w:t>
      </w:r>
      <w:r w:rsidRPr="000B1556">
        <w:rPr>
          <w:i/>
        </w:rPr>
        <w:t>(semi-)static</w:t>
      </w:r>
      <w:r>
        <w:t xml:space="preserve"> or </w:t>
      </w:r>
      <w:r w:rsidRPr="000B1556">
        <w:rPr>
          <w:i/>
        </w:rPr>
        <w:t>adaptive</w:t>
      </w:r>
      <w:r w:rsidR="000B1556">
        <w:t>. The a</w:t>
      </w:r>
      <w:r>
        <w:t>daptive solutions</w:t>
      </w:r>
      <w:r w:rsidR="000B1556">
        <w:t xml:space="preserve"> can further be classified according to their </w:t>
      </w:r>
      <w:r w:rsidR="000B1556" w:rsidRPr="000B1556">
        <w:rPr>
          <w:i/>
        </w:rPr>
        <w:t>distributiveness</w:t>
      </w:r>
      <w:r w:rsidR="000B1556">
        <w:rPr>
          <w:i/>
        </w:rPr>
        <w:t xml:space="preserve">, </w:t>
      </w:r>
      <w:r w:rsidR="000B1556">
        <w:t>i.e. they</w:t>
      </w:r>
      <w:r>
        <w:t xml:space="preserve"> can be either </w:t>
      </w:r>
      <w:r w:rsidRPr="000B1556">
        <w:rPr>
          <w:i/>
        </w:rPr>
        <w:t>centralized</w:t>
      </w:r>
      <w:r>
        <w:t xml:space="preserve">, </w:t>
      </w:r>
      <w:r w:rsidRPr="000B1556">
        <w:rPr>
          <w:i/>
        </w:rPr>
        <w:t>distributed</w:t>
      </w:r>
      <w:r>
        <w:t xml:space="preserve"> or </w:t>
      </w:r>
      <w:r w:rsidRPr="000B1556">
        <w:rPr>
          <w:i/>
        </w:rPr>
        <w:t>localized</w:t>
      </w:r>
      <w:r>
        <w:t xml:space="preserve">. In addition, </w:t>
      </w:r>
      <w:r w:rsidR="000B1556">
        <w:t xml:space="preserve">one can further classify the solutions as those that are applied at the aggressor gNB, the victim gNB or by UEs served </w:t>
      </w:r>
      <w:r w:rsidR="000B76B6">
        <w:t xml:space="preserve">by </w:t>
      </w:r>
      <w:r w:rsidR="000B1556">
        <w:t xml:space="preserve">the victim gNB, i.e. </w:t>
      </w:r>
      <w:r w:rsidR="000B1556" w:rsidRPr="000B1556">
        <w:rPr>
          <w:i/>
        </w:rPr>
        <w:t>aggressor-side</w:t>
      </w:r>
      <w:r w:rsidR="000B1556">
        <w:rPr>
          <w:i/>
        </w:rPr>
        <w:t xml:space="preserve">, victim-side </w:t>
      </w:r>
      <w:r w:rsidR="000B1556">
        <w:t xml:space="preserve">or UE-side solutions. Finally, we can classify the solutions based in which </w:t>
      </w:r>
      <w:r w:rsidR="000B1556" w:rsidRPr="000B1556">
        <w:rPr>
          <w:i/>
        </w:rPr>
        <w:t>domain</w:t>
      </w:r>
      <w:r w:rsidR="000B1556">
        <w:rPr>
          <w:i/>
        </w:rPr>
        <w:t xml:space="preserve"> </w:t>
      </w:r>
      <w:r w:rsidR="000B1556">
        <w:t xml:space="preserve">they are performed, for instance </w:t>
      </w:r>
      <w:proofErr w:type="spellStart"/>
      <w:r w:rsidR="000B1556" w:rsidRPr="000B1556">
        <w:rPr>
          <w:i/>
        </w:rPr>
        <w:t>tim</w:t>
      </w:r>
      <w:proofErr w:type="spellEnd"/>
      <w:r w:rsidR="000B1556" w:rsidRPr="000B1556">
        <w:rPr>
          <w:i/>
        </w:rPr>
        <w:t xml:space="preserve">-, frequency, power, </w:t>
      </w:r>
      <w:r w:rsidR="000B1556" w:rsidRPr="000B1556">
        <w:t>or</w:t>
      </w:r>
      <w:r w:rsidR="000B1556" w:rsidRPr="000B1556">
        <w:rPr>
          <w:i/>
        </w:rPr>
        <w:t xml:space="preserve"> spatial-domain</w:t>
      </w:r>
      <w:r w:rsidR="000B1556">
        <w:rPr>
          <w:i/>
        </w:rPr>
        <w:t>.</w:t>
      </w:r>
    </w:p>
    <w:p w14:paraId="0756AA01" w14:textId="307547FA" w:rsidR="000B1556" w:rsidRDefault="000B1556" w:rsidP="000B1556">
      <w:pPr>
        <w:pStyle w:val="Heading2"/>
      </w:pPr>
      <w:r>
        <w:t>4.1</w:t>
      </w:r>
      <w:r>
        <w:tab/>
        <w:t>Adaptiveness and distributiveness</w:t>
      </w:r>
    </w:p>
    <w:p w14:paraId="16125C08" w14:textId="0AD3DD9B" w:rsidR="000B1556" w:rsidRDefault="000B1556" w:rsidP="000B1556">
      <w:pPr>
        <w:pStyle w:val="Heading3"/>
      </w:pPr>
      <w:r>
        <w:t>4.1.1 (Semi-)static solutions</w:t>
      </w:r>
    </w:p>
    <w:p w14:paraId="4CBCC007" w14:textId="41B15300" w:rsidR="00536ACA" w:rsidRDefault="00536ACA" w:rsidP="00536ACA">
      <w:r>
        <w:t xml:space="preserve">Static RIM mechanisms rely on configuring or deploying the network in such a manner that is inherently robust against RI due to atmospheric ducting. For instance, a simple such solution is to always use a sufficiently large GP, even when remote interference from ducting is not present, at least in geographical areas which may be prone to ducting. While using too conservative GP reduces the amount of DL resources available, which in turn negatively impact DL capacity (when the NW is highly loaded) when ducting is not present, the NW is inherently robust against remote interference and UL availability is assured without requiring any dynamic coordination or adaptive RIM mechanism. </w:t>
      </w:r>
    </w:p>
    <w:p w14:paraId="42C5A752" w14:textId="77777777" w:rsidR="0044438A" w:rsidRDefault="0044438A" w:rsidP="0044438A">
      <w:pPr>
        <w:pStyle w:val="Observation"/>
      </w:pPr>
      <w:r>
        <w:t>Static RIM solutions rely on planning the network so that is inherently robust against RI</w:t>
      </w:r>
    </w:p>
    <w:p w14:paraId="4FE43141" w14:textId="01773CB7" w:rsidR="00536ACA" w:rsidRDefault="00536ACA" w:rsidP="00536ACA">
      <w:r>
        <w:t xml:space="preserve">Another option is to configure a semi-static TDD pattern with longer periodicity and longer UL period, using for instance two consecutive UL slots. This assures that even if remote interference makes the first </w:t>
      </w:r>
      <w:r w:rsidR="00455734">
        <w:t xml:space="preserve">UL </w:t>
      </w:r>
      <w:r>
        <w:t xml:space="preserve">slot unusable, it is likely that traffic can still get through in the second UL slot. The victim gNB could then locally determine that remote interference is present and “blank” UL symbols to increase the effective GP, instead of convincing aggressor </w:t>
      </w:r>
      <w:proofErr w:type="spellStart"/>
      <w:r>
        <w:t>gNBs</w:t>
      </w:r>
      <w:proofErr w:type="spellEnd"/>
      <w:r>
        <w:t xml:space="preserve"> to blank their DL symbols.</w:t>
      </w:r>
    </w:p>
    <w:p w14:paraId="5660F911" w14:textId="74E9D2E0" w:rsidR="00AE199A" w:rsidRDefault="00AE199A" w:rsidP="0051473E">
      <w:pPr>
        <w:pStyle w:val="Observation"/>
      </w:pPr>
      <w:r>
        <w:t>To protect the network from RIM, a semi-static TDD pattern with longer periodicity and longer UL period can be configured</w:t>
      </w:r>
      <w:r w:rsidR="001F02A5">
        <w:t>, assuring some UL resources available even if not scheduling the start of the UL period</w:t>
      </w:r>
    </w:p>
    <w:p w14:paraId="57BAC0BB" w14:textId="3FC4B865" w:rsidR="00536ACA" w:rsidRDefault="00BB52D0" w:rsidP="00536ACA">
      <w:r>
        <w:t xml:space="preserve">Another set of static RIM </w:t>
      </w:r>
      <w:proofErr w:type="gramStart"/>
      <w:r>
        <w:t>solutions</w:t>
      </w:r>
      <w:proofErr w:type="gramEnd"/>
      <w:r>
        <w:t xml:space="preserve"> relate to network planning and deployment. For instance, it </w:t>
      </w:r>
      <w:r w:rsidR="00C87CBC">
        <w:t xml:space="preserve">is </w:t>
      </w:r>
      <w:r>
        <w:t xml:space="preserve">likely that the gNB antenna height impacts </w:t>
      </w:r>
      <w:r w:rsidR="00E56E78">
        <w:t xml:space="preserve">how much RI is caused and received, where antennas placed in higher positions are more sensitive to RI as they are closer to the ducting layer in the atmosphere. Thus, a static RIM solution could be to mount the antennas at a lower height in geographical areas susceptible to atmospheric ducting. Another possibility is to use a larger antenna downtilt, either mechanical or electrical, </w:t>
      </w:r>
      <w:proofErr w:type="gramStart"/>
      <w:r w:rsidR="00E56E78">
        <w:t>in order to</w:t>
      </w:r>
      <w:proofErr w:type="gramEnd"/>
      <w:r w:rsidR="00E56E78">
        <w:t xml:space="preserve"> supress the antenna pattern towards the elevation angle where RI is received (likely from the horizon). If a larger antenna downtilt is used throughout the network, both the aggressor’s and the victim’s antenna pattern will contribute to supressing the RI. However, using a larger downtilt may reduce the coverage of the cell, especially for larger cells such as rural deployments, which may imply that a denser NW deployment with smaller cells may be needed if this strategy is used.</w:t>
      </w:r>
    </w:p>
    <w:p w14:paraId="01A5C8F6" w14:textId="311745E9" w:rsidR="00482D4A" w:rsidRDefault="00482D4A" w:rsidP="0051473E">
      <w:pPr>
        <w:pStyle w:val="Observation"/>
      </w:pPr>
      <w:r>
        <w:t>Mechanisms to reduce the effect of RIM related to the antenna dimension is mounting antennas at lower height, electrical/mechanical down-tilt</w:t>
      </w:r>
      <w:r w:rsidR="00164048">
        <w:t xml:space="preserve">. </w:t>
      </w:r>
    </w:p>
    <w:p w14:paraId="225B3EFC" w14:textId="6D74FF58" w:rsidR="000B1556" w:rsidRDefault="007378BD" w:rsidP="0051473E">
      <w:pPr>
        <w:pStyle w:val="Proposal"/>
      </w:pPr>
      <w:bookmarkStart w:id="6" w:name="_Toc525923234"/>
      <w:r>
        <w:lastRenderedPageBreak/>
        <w:t>Capture static and semi-static RIM solutions in TR 38.866</w:t>
      </w:r>
      <w:bookmarkEnd w:id="6"/>
    </w:p>
    <w:p w14:paraId="16B709BE" w14:textId="0DCE9413" w:rsidR="000B1556" w:rsidRDefault="000B1556" w:rsidP="000B1556">
      <w:pPr>
        <w:pStyle w:val="Heading3"/>
      </w:pPr>
      <w:r>
        <w:t>4.1.2 Adaptive solutions</w:t>
      </w:r>
    </w:p>
    <w:p w14:paraId="49134FC7" w14:textId="03FE652F" w:rsidR="00D42977" w:rsidRPr="00D42977" w:rsidRDefault="00D42977" w:rsidP="0051473E">
      <w:r>
        <w:t>Adaptive RIM solutions rely on detecting that RI is present and dynamically adapting the configuration. Such solutions can be either centralized, distributed or localized.</w:t>
      </w:r>
    </w:p>
    <w:p w14:paraId="48C6EFBD" w14:textId="517C69EE" w:rsidR="000B1556" w:rsidRDefault="000B1556" w:rsidP="000B1556">
      <w:pPr>
        <w:pStyle w:val="Heading4"/>
      </w:pPr>
      <w:r>
        <w:t>4.1.2.1 Centralized solutions</w:t>
      </w:r>
    </w:p>
    <w:p w14:paraId="2CF8AF98" w14:textId="0827FA88" w:rsidR="00D42977" w:rsidRDefault="00D42977" w:rsidP="00D42977">
      <w:r>
        <w:t xml:space="preserve">Centralized RIM solutions rely on a centralized coordinator to gather input from aggressor and victim </w:t>
      </w:r>
      <w:proofErr w:type="spellStart"/>
      <w:r>
        <w:t>gNBs</w:t>
      </w:r>
      <w:proofErr w:type="spellEnd"/>
      <w:r>
        <w:t xml:space="preserve">, and based on the aggregate input, decide on appropriate RIM actions for each gNB and instruct the </w:t>
      </w:r>
      <w:proofErr w:type="spellStart"/>
      <w:r>
        <w:t>gNBs</w:t>
      </w:r>
      <w:proofErr w:type="spellEnd"/>
      <w:r>
        <w:t xml:space="preserve"> to apply this action</w:t>
      </w:r>
      <w:r w:rsidR="0022619E">
        <w:t>.</w:t>
      </w:r>
      <w:r>
        <w:t xml:space="preserve"> A centralized solution has the potential to outperform other adaptive solutions since information about the status of the entire network can be available to the centralized coordinator, which then may make optimized decisions considering the different conditions in the different cells. For instance, given the distribution of load in the network, the centralized coordinator may instruct some aggressor </w:t>
      </w:r>
      <w:proofErr w:type="spellStart"/>
      <w:r>
        <w:t>gNBs</w:t>
      </w:r>
      <w:proofErr w:type="spellEnd"/>
      <w:r w:rsidR="008D6DF2">
        <w:t xml:space="preserve"> to back off their DL, some victim </w:t>
      </w:r>
      <w:proofErr w:type="spellStart"/>
      <w:r w:rsidR="008D6DF2">
        <w:t>gNBs</w:t>
      </w:r>
      <w:proofErr w:type="spellEnd"/>
      <w:r w:rsidR="008D6DF2">
        <w:t xml:space="preserve"> to back off their UL and other </w:t>
      </w:r>
      <w:proofErr w:type="spellStart"/>
      <w:r w:rsidR="008D6DF2">
        <w:t>gNBs</w:t>
      </w:r>
      <w:proofErr w:type="spellEnd"/>
      <w:r w:rsidR="008D6DF2">
        <w:t xml:space="preserve"> to adjust their antenna patterns, </w:t>
      </w:r>
      <w:proofErr w:type="gramStart"/>
      <w:r w:rsidR="008D6DF2">
        <w:t>so as to</w:t>
      </w:r>
      <w:proofErr w:type="gramEnd"/>
      <w:r w:rsidR="008D6DF2">
        <w:t xml:space="preserve"> optimize the network performance. One can for instance consider that a SON-type of algorithm, for instance relying on machine learning, is controlling the RIM actions of the </w:t>
      </w:r>
      <w:proofErr w:type="spellStart"/>
      <w:r w:rsidR="008D6DF2">
        <w:t>gNBs</w:t>
      </w:r>
      <w:proofErr w:type="spellEnd"/>
      <w:r w:rsidR="008D6DF2">
        <w:t xml:space="preserve"> from the OAM layer. However, simpler approaches where the centralized coordinator relies on manual reconfiguration of the network is also possible.</w:t>
      </w:r>
      <w:r w:rsidR="0022619E">
        <w:t xml:space="preserve"> An illustration of a centralized RIM solution is given </w:t>
      </w:r>
      <w:proofErr w:type="gramStart"/>
      <w:r w:rsidR="0022619E">
        <w:t>in .</w:t>
      </w:r>
      <w:proofErr w:type="gramEnd"/>
    </w:p>
    <w:p w14:paraId="7055EC5E" w14:textId="77777777" w:rsidR="0022619E" w:rsidRDefault="0022619E" w:rsidP="0022619E">
      <w:pPr>
        <w:keepNext/>
        <w:jc w:val="center"/>
      </w:pPr>
      <w:r>
        <w:object w:dxaOrig="5310" w:dyaOrig="3226" w14:anchorId="0EABC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161.25pt" o:ole="">
            <v:imagedata r:id="rId10" o:title=""/>
          </v:shape>
          <o:OLEObject Type="Embed" ProgID="Visio.Drawing.15" ShapeID="_x0000_i1025" DrawAspect="Content" ObjectID="_1599666790" r:id="rId11"/>
        </w:object>
      </w:r>
    </w:p>
    <w:p w14:paraId="2B59C534" w14:textId="3EC849AE" w:rsidR="0022619E" w:rsidRPr="002B66D9" w:rsidRDefault="0022619E" w:rsidP="0022619E">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C53D3D">
        <w:rPr>
          <w:noProof/>
        </w:rPr>
        <w:t>3</w:t>
      </w:r>
      <w:r>
        <w:rPr>
          <w:noProof/>
        </w:rPr>
        <w:fldChar w:fldCharType="end"/>
      </w:r>
      <w:r>
        <w:t>: Illustration of centralized solutions</w:t>
      </w:r>
    </w:p>
    <w:p w14:paraId="092940E9" w14:textId="77777777" w:rsidR="0022619E" w:rsidRDefault="0022619E" w:rsidP="00D42977"/>
    <w:p w14:paraId="16A0F966" w14:textId="0CE8944C" w:rsidR="008D6DF2" w:rsidRDefault="008D6DF2" w:rsidP="0051473E">
      <w:pPr>
        <w:pStyle w:val="Observation"/>
      </w:pPr>
      <w:r>
        <w:t xml:space="preserve">Centralized RIM solutions </w:t>
      </w:r>
      <w:r w:rsidR="0043036D">
        <w:t>have</w:t>
      </w:r>
      <w:r>
        <w:t xml:space="preserve"> potential to achieve best performance</w:t>
      </w:r>
    </w:p>
    <w:p w14:paraId="175879D8" w14:textId="77777777" w:rsidR="0043036D" w:rsidRDefault="008D6DF2" w:rsidP="00D42977">
      <w:r>
        <w:t xml:space="preserve">Regardless of how the centralized coordinator is implemented, it needs to acquire input regarding which </w:t>
      </w:r>
      <w:proofErr w:type="spellStart"/>
      <w:r>
        <w:t>gNBs</w:t>
      </w:r>
      <w:proofErr w:type="spellEnd"/>
      <w:r>
        <w:t xml:space="preserve"> are affected by RI as well as the victim/aggressor relations, possibly along with other inputs such as received interference power of each aggressor. Thus, RIM-RS transmission from victim to aggressor is likely needed to gather information for the centralized RIM algorithm</w:t>
      </w:r>
      <w:r w:rsidR="0043036D">
        <w:t xml:space="preserve">, but other coordination occurs only between the </w:t>
      </w:r>
      <w:proofErr w:type="spellStart"/>
      <w:r w:rsidR="0043036D">
        <w:t>gNBs</w:t>
      </w:r>
      <w:proofErr w:type="spellEnd"/>
      <w:r w:rsidR="0043036D">
        <w:t xml:space="preserve"> and the centralized coordinator (e.g. OAM)</w:t>
      </w:r>
      <w:r>
        <w:t>.</w:t>
      </w:r>
      <w:r w:rsidR="0043036D">
        <w:t xml:space="preserve"> In fact, FW-0 can likely be used as a baseline to enable centralized RIM solutions, but with the following additions/clarification:</w:t>
      </w:r>
    </w:p>
    <w:p w14:paraId="0FED77A5" w14:textId="72576487" w:rsidR="008D6DF2" w:rsidRPr="0051473E" w:rsidRDefault="007378BD" w:rsidP="0043036D">
      <w:pPr>
        <w:pStyle w:val="ListParagraph"/>
        <w:numPr>
          <w:ilvl w:val="0"/>
          <w:numId w:val="31"/>
        </w:numPr>
        <w:rPr>
          <w:rFonts w:ascii="Times New Roman" w:hAnsi="Times New Roman"/>
          <w:sz w:val="20"/>
        </w:rPr>
      </w:pPr>
      <w:proofErr w:type="spellStart"/>
      <w:r w:rsidRPr="007378BD">
        <w:rPr>
          <w:rFonts w:ascii="Times New Roman" w:hAnsi="Times New Roman"/>
          <w:sz w:val="20"/>
          <w:lang w:val="en-US"/>
        </w:rPr>
        <w:t>T</w:t>
      </w:r>
      <w:r w:rsidRPr="007378BD">
        <w:rPr>
          <w:rFonts w:ascii="Times New Roman" w:hAnsi="Times New Roman"/>
          <w:sz w:val="20"/>
        </w:rPr>
        <w:t>he</w:t>
      </w:r>
      <w:proofErr w:type="spellEnd"/>
      <w:r w:rsidR="0043036D" w:rsidRPr="0051473E">
        <w:rPr>
          <w:rFonts w:ascii="Times New Roman" w:hAnsi="Times New Roman"/>
          <w:sz w:val="20"/>
        </w:rPr>
        <w:t xml:space="preserve"> </w:t>
      </w:r>
      <w:proofErr w:type="spellStart"/>
      <w:r w:rsidR="0043036D" w:rsidRPr="0051473E">
        <w:rPr>
          <w:rFonts w:ascii="Times New Roman" w:hAnsi="Times New Roman"/>
          <w:sz w:val="20"/>
        </w:rPr>
        <w:t>g</w:t>
      </w:r>
      <w:r w:rsidR="00FE2F8C">
        <w:rPr>
          <w:rFonts w:ascii="Times New Roman" w:hAnsi="Times New Roman"/>
          <w:sz w:val="20"/>
          <w:lang w:val="en-US"/>
        </w:rPr>
        <w:t>N</w:t>
      </w:r>
      <w:proofErr w:type="spellEnd"/>
      <w:r w:rsidR="0043036D" w:rsidRPr="0051473E">
        <w:rPr>
          <w:rFonts w:ascii="Times New Roman" w:hAnsi="Times New Roman"/>
          <w:sz w:val="20"/>
        </w:rPr>
        <w:t xml:space="preserve">B set ID needs to be </w:t>
      </w:r>
      <w:r w:rsidR="0043036D" w:rsidRPr="0043036D">
        <w:rPr>
          <w:rFonts w:ascii="Times New Roman" w:hAnsi="Times New Roman"/>
          <w:sz w:val="20"/>
        </w:rPr>
        <w:t>conveyed</w:t>
      </w:r>
      <w:r w:rsidR="0043036D" w:rsidRPr="0051473E">
        <w:rPr>
          <w:rFonts w:ascii="Times New Roman" w:hAnsi="Times New Roman"/>
          <w:sz w:val="20"/>
        </w:rPr>
        <w:t xml:space="preserve"> b</w:t>
      </w:r>
      <w:r w:rsidR="0043036D" w:rsidRPr="0051473E">
        <w:rPr>
          <w:rFonts w:ascii="Times New Roman" w:hAnsi="Times New Roman"/>
          <w:sz w:val="20"/>
          <w:lang w:val="en-US"/>
        </w:rPr>
        <w:t>y th</w:t>
      </w:r>
      <w:r w:rsidR="0043036D">
        <w:rPr>
          <w:rFonts w:ascii="Times New Roman" w:hAnsi="Times New Roman"/>
          <w:sz w:val="20"/>
          <w:lang w:val="en-US"/>
        </w:rPr>
        <w:t xml:space="preserve">e RS transmission </w:t>
      </w:r>
      <w:proofErr w:type="gramStart"/>
      <w:r w:rsidR="0043036D">
        <w:rPr>
          <w:rFonts w:ascii="Times New Roman" w:hAnsi="Times New Roman"/>
          <w:sz w:val="20"/>
          <w:lang w:val="en-US"/>
        </w:rPr>
        <w:t>in order to</w:t>
      </w:r>
      <w:proofErr w:type="gramEnd"/>
      <w:r w:rsidR="0043036D">
        <w:rPr>
          <w:rFonts w:ascii="Times New Roman" w:hAnsi="Times New Roman"/>
          <w:sz w:val="20"/>
          <w:lang w:val="en-US"/>
        </w:rPr>
        <w:t xml:space="preserve"> provide the centralized coordinator with adequate information </w:t>
      </w:r>
    </w:p>
    <w:p w14:paraId="3B96FBFA" w14:textId="45740553" w:rsidR="0043036D" w:rsidRDefault="0043036D" w:rsidP="0043036D">
      <w:pPr>
        <w:pStyle w:val="ListParagraph"/>
        <w:numPr>
          <w:ilvl w:val="0"/>
          <w:numId w:val="31"/>
        </w:numPr>
        <w:rPr>
          <w:rFonts w:ascii="Times New Roman" w:hAnsi="Times New Roman"/>
          <w:sz w:val="20"/>
          <w:lang w:val="en-US"/>
        </w:rPr>
      </w:pPr>
      <w:r w:rsidRPr="0051473E">
        <w:rPr>
          <w:rFonts w:ascii="Times New Roman" w:hAnsi="Times New Roman"/>
          <w:sz w:val="20"/>
          <w:lang w:val="en-US"/>
        </w:rPr>
        <w:t xml:space="preserve">The </w:t>
      </w:r>
      <w:r w:rsidRPr="0043036D">
        <w:rPr>
          <w:rFonts w:ascii="Times New Roman" w:hAnsi="Times New Roman"/>
          <w:sz w:val="20"/>
          <w:lang w:val="en-US"/>
        </w:rPr>
        <w:t>centralized</w:t>
      </w:r>
      <w:r w:rsidRPr="0051473E">
        <w:rPr>
          <w:rFonts w:ascii="Times New Roman" w:hAnsi="Times New Roman"/>
          <w:sz w:val="20"/>
          <w:lang w:val="en-US"/>
        </w:rPr>
        <w:t xml:space="preserve"> coordinator </w:t>
      </w:r>
      <w:r>
        <w:rPr>
          <w:rFonts w:ascii="Times New Roman" w:hAnsi="Times New Roman"/>
          <w:sz w:val="20"/>
          <w:lang w:val="en-US"/>
        </w:rPr>
        <w:t xml:space="preserve">can </w:t>
      </w:r>
      <w:r w:rsidR="007378BD">
        <w:rPr>
          <w:rFonts w:ascii="Times New Roman" w:hAnsi="Times New Roman"/>
          <w:sz w:val="20"/>
          <w:lang w:val="en-US"/>
        </w:rPr>
        <w:t>instruct both the victim and the aggressor to apply a respective RI mitigation scheme</w:t>
      </w:r>
    </w:p>
    <w:p w14:paraId="0EFD23C3" w14:textId="3AC8E53E" w:rsidR="007378BD" w:rsidRDefault="007378BD" w:rsidP="007378BD">
      <w:pPr>
        <w:rPr>
          <w:lang w:val="en-US"/>
        </w:rPr>
      </w:pPr>
    </w:p>
    <w:p w14:paraId="480F4B8C" w14:textId="1DB8874E" w:rsidR="0022619E" w:rsidRDefault="0022619E" w:rsidP="007378BD">
      <w:pPr>
        <w:rPr>
          <w:lang w:val="en-US"/>
        </w:rPr>
      </w:pPr>
      <w:r>
        <w:rPr>
          <w:lang w:val="en-US"/>
        </w:rPr>
        <w:t xml:space="preserve">In our view, what information is reported from the </w:t>
      </w:r>
      <w:proofErr w:type="spellStart"/>
      <w:r>
        <w:rPr>
          <w:lang w:val="en-US"/>
        </w:rPr>
        <w:t>gNBs</w:t>
      </w:r>
      <w:proofErr w:type="spellEnd"/>
      <w:r>
        <w:rPr>
          <w:lang w:val="en-US"/>
        </w:rPr>
        <w:t xml:space="preserve"> to the central coordinator can b</w:t>
      </w:r>
      <w:r w:rsidR="00FE2F8C">
        <w:rPr>
          <w:lang w:val="en-US"/>
        </w:rPr>
        <w:t>e</w:t>
      </w:r>
      <w:r>
        <w:rPr>
          <w:lang w:val="en-US"/>
        </w:rPr>
        <w:t xml:space="preserve"> up to network implementation and does not need to be decided in standardization. Likewise, the algorithms applied by the centralized coordinator can also be up to implementation. However, RIM-RS transmission principles and allocation of gNB set ID likely needs to be specified by 3GPP. </w:t>
      </w:r>
    </w:p>
    <w:p w14:paraId="0F86137C" w14:textId="595DE81E" w:rsidR="0022619E" w:rsidRDefault="0022619E" w:rsidP="007378BD">
      <w:pPr>
        <w:rPr>
          <w:lang w:val="en-US"/>
        </w:rPr>
      </w:pPr>
      <w:r>
        <w:rPr>
          <w:lang w:val="en-US"/>
        </w:rPr>
        <w:t>We therefore propose that:</w:t>
      </w:r>
    </w:p>
    <w:p w14:paraId="029EA024" w14:textId="51AFEDAC" w:rsidR="0022619E" w:rsidRDefault="0022619E" w:rsidP="0022619E">
      <w:pPr>
        <w:pStyle w:val="Proposal"/>
        <w:rPr>
          <w:lang w:val="en-US"/>
        </w:rPr>
      </w:pPr>
      <w:bookmarkStart w:id="7" w:name="_Toc525923235"/>
      <w:r>
        <w:rPr>
          <w:lang w:val="en-US"/>
        </w:rPr>
        <w:t>Capture centralized RIM solutions in TR 38.866. Centralized solutions are based on FW-0, with the following two additions:</w:t>
      </w:r>
      <w:bookmarkEnd w:id="7"/>
    </w:p>
    <w:p w14:paraId="653DCB14" w14:textId="53E145B2" w:rsidR="0022619E" w:rsidRDefault="0022619E" w:rsidP="0022619E">
      <w:pPr>
        <w:pStyle w:val="Proposal"/>
        <w:numPr>
          <w:ilvl w:val="2"/>
          <w:numId w:val="3"/>
        </w:numPr>
        <w:rPr>
          <w:lang w:val="en-US"/>
        </w:rPr>
      </w:pPr>
      <w:bookmarkStart w:id="8" w:name="_Toc525923236"/>
      <w:r>
        <w:rPr>
          <w:lang w:val="en-US"/>
        </w:rPr>
        <w:lastRenderedPageBreak/>
        <w:t xml:space="preserve">The gNB </w:t>
      </w:r>
      <w:r w:rsidR="0051473E">
        <w:rPr>
          <w:lang w:val="en-US"/>
        </w:rPr>
        <w:t>(</w:t>
      </w:r>
      <w:r>
        <w:rPr>
          <w:lang w:val="en-US"/>
        </w:rPr>
        <w:t>set</w:t>
      </w:r>
      <w:r w:rsidR="0051473E">
        <w:rPr>
          <w:lang w:val="en-US"/>
        </w:rPr>
        <w:t>)</w:t>
      </w:r>
      <w:r>
        <w:rPr>
          <w:lang w:val="en-US"/>
        </w:rPr>
        <w:t xml:space="preserve"> ID is conveyed by the RS transmission from victim to aggressor</w:t>
      </w:r>
      <w:bookmarkEnd w:id="8"/>
    </w:p>
    <w:p w14:paraId="4E4FCF11" w14:textId="567562CD" w:rsidR="0022619E" w:rsidRDefault="0022619E" w:rsidP="0022619E">
      <w:pPr>
        <w:pStyle w:val="Proposal"/>
        <w:numPr>
          <w:ilvl w:val="2"/>
          <w:numId w:val="3"/>
        </w:numPr>
        <w:rPr>
          <w:lang w:val="en-US"/>
        </w:rPr>
      </w:pPr>
      <w:bookmarkStart w:id="9" w:name="_Toc525923237"/>
      <w:r>
        <w:rPr>
          <w:lang w:val="en-US"/>
        </w:rPr>
        <w:t>OAM can instruct victim gNB to apply remote interference mitigation scheme</w:t>
      </w:r>
      <w:bookmarkEnd w:id="9"/>
    </w:p>
    <w:p w14:paraId="705C323A" w14:textId="1BFD81E0" w:rsidR="0022619E" w:rsidRDefault="0022619E" w:rsidP="0051473E">
      <w:pPr>
        <w:rPr>
          <w:lang w:val="en-US"/>
        </w:rPr>
      </w:pPr>
      <w:r>
        <w:rPr>
          <w:lang w:val="en-US"/>
        </w:rPr>
        <w:t xml:space="preserve">It can further be discussed if </w:t>
      </w:r>
      <w:r w:rsidR="00CD78C8">
        <w:rPr>
          <w:lang w:val="en-US"/>
        </w:rPr>
        <w:t>a new “FW-0</w:t>
      </w:r>
      <w:r w:rsidR="007C5D71">
        <w:rPr>
          <w:lang w:val="en-US"/>
        </w:rPr>
        <w:t>B</w:t>
      </w:r>
      <w:r w:rsidR="00CD78C8">
        <w:rPr>
          <w:lang w:val="en-US"/>
        </w:rPr>
        <w:t>” should be</w:t>
      </w:r>
      <w:r w:rsidR="007C5D71">
        <w:rPr>
          <w:lang w:val="en-US"/>
        </w:rPr>
        <w:t xml:space="preserve"> defined in the TR, or if the additional steps should be added to existing FW-0 (after all, every step in the FW does not need to be performed).</w:t>
      </w:r>
    </w:p>
    <w:p w14:paraId="17974D77" w14:textId="7F0EE0BB" w:rsidR="000B1556" w:rsidRDefault="000B1556" w:rsidP="000B1556">
      <w:pPr>
        <w:pStyle w:val="Heading4"/>
      </w:pPr>
      <w:r>
        <w:t>4.1.2.</w:t>
      </w:r>
      <w:r w:rsidR="002B66D9">
        <w:t>2</w:t>
      </w:r>
      <w:r>
        <w:t xml:space="preserve"> </w:t>
      </w:r>
      <w:r w:rsidR="002B66D9">
        <w:t>Distributed</w:t>
      </w:r>
      <w:r>
        <w:t xml:space="preserve"> solutions</w:t>
      </w:r>
    </w:p>
    <w:p w14:paraId="78D0653C" w14:textId="7297FA8E" w:rsidR="00CD78C8" w:rsidRPr="00CD78C8" w:rsidRDefault="007C5D71" w:rsidP="0051473E">
      <w:r>
        <w:t>In a distributed RIM solution</w:t>
      </w:r>
      <w:r w:rsidR="00061007">
        <w:t xml:space="preserve"> (as is illustrated in </w:t>
      </w:r>
      <w:r w:rsidR="00061007">
        <w:fldChar w:fldCharType="begin"/>
      </w:r>
      <w:r w:rsidR="00061007">
        <w:instrText xml:space="preserve"> REF _Ref525736387 \h </w:instrText>
      </w:r>
      <w:r w:rsidR="00061007">
        <w:fldChar w:fldCharType="separate"/>
      </w:r>
      <w:r w:rsidR="00C53D3D">
        <w:t xml:space="preserve">Figure </w:t>
      </w:r>
      <w:r w:rsidR="00C53D3D">
        <w:rPr>
          <w:noProof/>
        </w:rPr>
        <w:t>4</w:t>
      </w:r>
      <w:r w:rsidR="00061007">
        <w:fldChar w:fldCharType="end"/>
      </w:r>
      <w:r w:rsidR="00061007">
        <w:t>)</w:t>
      </w:r>
      <w:r>
        <w:t xml:space="preserve">, the aggressor and victim exchange information / coordinate without the involvement of a centralized node. I.e. each pair of </w:t>
      </w:r>
      <w:proofErr w:type="spellStart"/>
      <w:r>
        <w:t>gNBs</w:t>
      </w:r>
      <w:proofErr w:type="spellEnd"/>
      <w:r>
        <w:t xml:space="preserve"> decides on the remote interference mitigation scheme based on only information exchange between each-other. The information exchange can be either OTA or via backhaul. Distributed solutions </w:t>
      </w:r>
      <w:r w:rsidR="00061007">
        <w:t>have</w:t>
      </w:r>
      <w:r>
        <w:t xml:space="preserve"> been the focus of this SI, i.e. FW-1, FW-2.1 and FW-2.2 are all examples of distributed solutions. While </w:t>
      </w:r>
      <w:r w:rsidR="00061007">
        <w:t>distributed</w:t>
      </w:r>
      <w:r>
        <w:t xml:space="preserve"> solutions </w:t>
      </w:r>
      <w:r w:rsidR="002F2376">
        <w:t>have</w:t>
      </w:r>
      <w:r w:rsidR="00061007">
        <w:t xml:space="preserve"> a potential to react faster to RI, since no centralized coordinator is involved, the downside is that suboptimal decisions can be made since each pair of nodes does not have the full view of the network status.</w:t>
      </w:r>
    </w:p>
    <w:p w14:paraId="0597D561" w14:textId="77777777" w:rsidR="00536ACA" w:rsidRDefault="002B66D9" w:rsidP="00536ACA">
      <w:pPr>
        <w:keepNext/>
        <w:jc w:val="center"/>
      </w:pPr>
      <w:r>
        <w:object w:dxaOrig="5310" w:dyaOrig="1785" w14:anchorId="46CB18E0">
          <v:shape id="_x0000_i1026" type="#_x0000_t75" style="width:265.45pt;height:89.25pt" o:ole="">
            <v:imagedata r:id="rId12" o:title=""/>
          </v:shape>
          <o:OLEObject Type="Embed" ProgID="Visio.Drawing.15" ShapeID="_x0000_i1026" DrawAspect="Content" ObjectID="_1599666791" r:id="rId13"/>
        </w:object>
      </w:r>
    </w:p>
    <w:p w14:paraId="045CC15F" w14:textId="6F6B69F1" w:rsidR="002B66D9" w:rsidRDefault="00536ACA" w:rsidP="00536ACA">
      <w:pPr>
        <w:pStyle w:val="Caption"/>
        <w:jc w:val="center"/>
      </w:pPr>
      <w:bookmarkStart w:id="10" w:name="_Ref525736387"/>
      <w:r>
        <w:t xml:space="preserve">Figure </w:t>
      </w:r>
      <w:r w:rsidR="00B83F43">
        <w:rPr>
          <w:noProof/>
        </w:rPr>
        <w:fldChar w:fldCharType="begin"/>
      </w:r>
      <w:r w:rsidR="00B83F43">
        <w:rPr>
          <w:noProof/>
        </w:rPr>
        <w:instrText xml:space="preserve"> SEQ Figure \* ARABIC </w:instrText>
      </w:r>
      <w:r w:rsidR="00B83F43">
        <w:rPr>
          <w:noProof/>
        </w:rPr>
        <w:fldChar w:fldCharType="separate"/>
      </w:r>
      <w:r w:rsidR="00C53D3D">
        <w:rPr>
          <w:noProof/>
        </w:rPr>
        <w:t>4</w:t>
      </w:r>
      <w:r w:rsidR="00B83F43">
        <w:rPr>
          <w:noProof/>
        </w:rPr>
        <w:fldChar w:fldCharType="end"/>
      </w:r>
      <w:bookmarkEnd w:id="10"/>
      <w:r>
        <w:t>: Illustration of distributed solutions</w:t>
      </w:r>
    </w:p>
    <w:p w14:paraId="4B1E8735" w14:textId="6D35D32B" w:rsidR="00061007" w:rsidRDefault="00061007" w:rsidP="00061007">
      <w:pPr>
        <w:rPr>
          <w:lang w:eastAsia="en-GB"/>
        </w:rPr>
      </w:pPr>
    </w:p>
    <w:p w14:paraId="44F30D6F" w14:textId="52DE8347" w:rsidR="00061007" w:rsidRPr="00061007" w:rsidRDefault="00061007" w:rsidP="0051473E">
      <w:pPr>
        <w:pStyle w:val="Proposal"/>
      </w:pPr>
      <w:bookmarkStart w:id="11" w:name="_Toc525923238"/>
      <w:r>
        <w:t>Update TR 38.866 to capture that FW-1, FW-2.1</w:t>
      </w:r>
      <w:r w:rsidR="002F2376">
        <w:t xml:space="preserve"> and FW-2.2 are distributed RIM solutions</w:t>
      </w:r>
      <w:bookmarkEnd w:id="11"/>
    </w:p>
    <w:p w14:paraId="21A79A8F" w14:textId="3E6177A6" w:rsidR="002B66D9" w:rsidRDefault="002B66D9" w:rsidP="002B66D9">
      <w:pPr>
        <w:pStyle w:val="Heading4"/>
      </w:pPr>
      <w:r>
        <w:t>4.1.2.3 Localized solutions</w:t>
      </w:r>
    </w:p>
    <w:p w14:paraId="3C37FBF6" w14:textId="74AB2766" w:rsidR="002F2376" w:rsidRPr="002F2376" w:rsidRDefault="002F2376" w:rsidP="0051473E">
      <w:r>
        <w:t>One can also consider completely localized RIM solutions, that for instance does not involve transmission of reference signals or any form of coordination. A typical localized solution may be that the victim gNB adapts its number of UL symbol when it detects RI. However, it is also possible, at least for the symmetric RI scenario, that an aggressor locally decides (without any coordination) to back off its DL symbols when it realizes that RI is present (utilizing reciprocal aggressor-victim relation). In the general case of asymmetric RI scenario, localized solutions are limited to be victim-side, which may limit their effectiveness. Nevertheless, they should be consider</w:t>
      </w:r>
      <w:r w:rsidR="00B02FA5">
        <w:t>ed</w:t>
      </w:r>
      <w:r>
        <w:t xml:space="preserve"> in the SI. Localized RIM solutions are illustrated in </w:t>
      </w:r>
      <w:r>
        <w:fldChar w:fldCharType="begin"/>
      </w:r>
      <w:r>
        <w:instrText xml:space="preserve"> REF _Ref525736873 \h </w:instrText>
      </w:r>
      <w:r>
        <w:fldChar w:fldCharType="separate"/>
      </w:r>
      <w:r w:rsidR="00C53D3D">
        <w:t xml:space="preserve">Figure </w:t>
      </w:r>
      <w:r w:rsidR="00C53D3D">
        <w:rPr>
          <w:noProof/>
        </w:rPr>
        <w:t>5</w:t>
      </w:r>
      <w:r>
        <w:fldChar w:fldCharType="end"/>
      </w:r>
      <w:r>
        <w:t>.</w:t>
      </w:r>
    </w:p>
    <w:p w14:paraId="183B5B6A" w14:textId="77777777" w:rsidR="00536ACA" w:rsidRDefault="002B66D9">
      <w:pPr>
        <w:keepNext/>
        <w:jc w:val="center"/>
      </w:pPr>
      <w:r>
        <w:object w:dxaOrig="2116" w:dyaOrig="1411" w14:anchorId="13A1FE24">
          <v:shape id="_x0000_i1027" type="#_x0000_t75" style="width:105.55pt;height:71.55pt" o:ole="">
            <v:imagedata r:id="rId14" o:title=""/>
          </v:shape>
          <o:OLEObject Type="Embed" ProgID="Visio.Drawing.15" ShapeID="_x0000_i1027" DrawAspect="Content" ObjectID="_1599666792" r:id="rId15"/>
        </w:object>
      </w:r>
    </w:p>
    <w:p w14:paraId="652546E4" w14:textId="3475DEF6" w:rsidR="002B66D9" w:rsidRPr="002B66D9" w:rsidRDefault="00536ACA" w:rsidP="00536ACA">
      <w:pPr>
        <w:pStyle w:val="Caption"/>
        <w:jc w:val="center"/>
      </w:pPr>
      <w:bookmarkStart w:id="12" w:name="_Ref525736873"/>
      <w:r>
        <w:t xml:space="preserve">Figure </w:t>
      </w:r>
      <w:r w:rsidR="00B83F43">
        <w:rPr>
          <w:noProof/>
        </w:rPr>
        <w:fldChar w:fldCharType="begin"/>
      </w:r>
      <w:r w:rsidR="00B83F43">
        <w:rPr>
          <w:noProof/>
        </w:rPr>
        <w:instrText xml:space="preserve"> SEQ Figure \* ARABIC </w:instrText>
      </w:r>
      <w:r w:rsidR="00B83F43">
        <w:rPr>
          <w:noProof/>
        </w:rPr>
        <w:fldChar w:fldCharType="separate"/>
      </w:r>
      <w:r w:rsidR="00C53D3D">
        <w:rPr>
          <w:noProof/>
        </w:rPr>
        <w:t>5</w:t>
      </w:r>
      <w:r w:rsidR="00B83F43">
        <w:rPr>
          <w:noProof/>
        </w:rPr>
        <w:fldChar w:fldCharType="end"/>
      </w:r>
      <w:bookmarkEnd w:id="12"/>
      <w:r>
        <w:t>: Illustration of localized solutions</w:t>
      </w:r>
    </w:p>
    <w:p w14:paraId="46F09BD6" w14:textId="77777777" w:rsidR="000B1556" w:rsidRPr="000B1556" w:rsidRDefault="000B1556" w:rsidP="000B1556"/>
    <w:p w14:paraId="7882B0D6" w14:textId="181A90F4" w:rsidR="000B1556" w:rsidRPr="000B1556" w:rsidRDefault="002F2376" w:rsidP="0051473E">
      <w:pPr>
        <w:pStyle w:val="Proposal"/>
      </w:pPr>
      <w:bookmarkStart w:id="13" w:name="_Toc525923239"/>
      <w:r>
        <w:t>Capture localized RIM solutions in TR 38.866</w:t>
      </w:r>
      <w:bookmarkEnd w:id="13"/>
    </w:p>
    <w:p w14:paraId="163F5546" w14:textId="77777777" w:rsidR="000B1556" w:rsidRPr="000B1556" w:rsidRDefault="000B1556" w:rsidP="000B1556"/>
    <w:p w14:paraId="0BD9E91D" w14:textId="79DE522E" w:rsidR="000B1556" w:rsidRPr="000B1556" w:rsidRDefault="002F2376" w:rsidP="0051473E">
      <w:pPr>
        <w:pStyle w:val="Heading2"/>
      </w:pPr>
      <w:r>
        <w:t>4.2</w:t>
      </w:r>
      <w:r>
        <w:tab/>
        <w:t>Remote Interference mitigation schemes</w:t>
      </w:r>
      <w:r w:rsidR="0018033C">
        <w:t xml:space="preserve"> </w:t>
      </w:r>
      <w:r>
        <w:t>per domain</w:t>
      </w:r>
    </w:p>
    <w:p w14:paraId="7AFC4A80" w14:textId="6B94AEE7" w:rsidR="002F2376" w:rsidRDefault="00CE1BF8" w:rsidP="00CE1BF8">
      <w:r>
        <w:t>The solutions to provide robustness in the presence of RIM could for instance be based on time, frequency</w:t>
      </w:r>
      <w:r w:rsidR="002F2376">
        <w:t>, power</w:t>
      </w:r>
      <w:r>
        <w:t xml:space="preserve"> or spatial domain operations.</w:t>
      </w:r>
    </w:p>
    <w:p w14:paraId="4206D1F3" w14:textId="4D5E5417" w:rsidR="002F2376" w:rsidRDefault="002F2376" w:rsidP="0051473E">
      <w:pPr>
        <w:pStyle w:val="Heading3"/>
      </w:pPr>
      <w:r>
        <w:lastRenderedPageBreak/>
        <w:t>4.2.1</w:t>
      </w:r>
      <w:r>
        <w:tab/>
        <w:t>Time-domain schemes</w:t>
      </w:r>
    </w:p>
    <w:p w14:paraId="2A22C157" w14:textId="1D3CFB31" w:rsidR="008D7D20" w:rsidRDefault="00CE1BF8" w:rsidP="00CE1BF8">
      <w:r>
        <w:t xml:space="preserve">Perhaps the most straightforward solutions are time-domain based, such as adapting the GP in the aggressor gNB by reducing the number of DL symbols, or, reducing the number of UL symbols at the victim gNB. Depending on the distribution of UL and DL traffic at the different </w:t>
      </w:r>
      <w:proofErr w:type="spellStart"/>
      <w:r>
        <w:t>gNBs</w:t>
      </w:r>
      <w:proofErr w:type="spellEnd"/>
      <w:r>
        <w:t xml:space="preserve">, the preferred solution may be different. </w:t>
      </w:r>
    </w:p>
    <w:p w14:paraId="1AED081B" w14:textId="4B23EE9B" w:rsidR="00A75B90" w:rsidRDefault="00A75B90" w:rsidP="00CE1BF8">
      <w:r>
        <w:t xml:space="preserve">Time-domain schemes can be either static, where proper NW planning ensures that the GP is always </w:t>
      </w:r>
      <w:r w:rsidR="0018033C">
        <w:t>sufficiently large to provide robustness against remote interference, or, adaptive where the GP is dynamically changed depending on the range of the cross-link interference.</w:t>
      </w:r>
    </w:p>
    <w:p w14:paraId="47BBDFDC" w14:textId="51AC52BD" w:rsidR="0018033C" w:rsidRDefault="0018033C" w:rsidP="0051473E">
      <w:pPr>
        <w:pStyle w:val="Heading3"/>
      </w:pPr>
      <w:r>
        <w:t>4.2.2</w:t>
      </w:r>
      <w:r>
        <w:tab/>
        <w:t>Spatial-domain schemes</w:t>
      </w:r>
    </w:p>
    <w:p w14:paraId="6EEBBBFB" w14:textId="77777777" w:rsidR="0018033C" w:rsidRDefault="00CE1BF8" w:rsidP="00CE1BF8">
      <w:r>
        <w:t>Spatial domain solutions can for instance be based on down</w:t>
      </w:r>
      <w:r w:rsidR="000B7944">
        <w:t>-</w:t>
      </w:r>
      <w:r>
        <w:t>tilting the antenna pattern (at either victim, aggressor or both), which will improve cell isolation and reduce the amount of remote interference transmitted and/or received. If the gNB is equipped with an AAS, as is common for NR deployments, more advanced interference suppression schemes utilizing the spatial domain can be envisioned, for instance using nullforming type of precoding or IRC-type of receiver.</w:t>
      </w:r>
    </w:p>
    <w:p w14:paraId="2A50BAE8" w14:textId="05708BAC" w:rsidR="00DE3B56" w:rsidRDefault="0018033C" w:rsidP="00CE1BF8">
      <w:r>
        <w:t>The solutions can be either adaptive, where for instance the downtilt is changed based on level of RI, but it is also possible to use more static solutions and</w:t>
      </w:r>
      <w:r w:rsidR="008D7D20">
        <w:t xml:space="preserve"> take remote interference into account already at the NW planning stage, by for instance considering deploying smaller cells (which then can apply larger downtilt) in ducting prone areas or mounting the antennas at a lower height. </w:t>
      </w:r>
      <w:r>
        <w:t>Furthermore, coordinated beamforming type of schemes can be applied.</w:t>
      </w:r>
    </w:p>
    <w:p w14:paraId="4DF9FF93" w14:textId="3F0E3D36" w:rsidR="0018033C" w:rsidRDefault="0018033C" w:rsidP="0051473E">
      <w:pPr>
        <w:pStyle w:val="Heading3"/>
      </w:pPr>
      <w:r>
        <w:t>4.2.3</w:t>
      </w:r>
      <w:r>
        <w:tab/>
        <w:t>Frequency-domain schemes</w:t>
      </w:r>
    </w:p>
    <w:p w14:paraId="1CF51DBB" w14:textId="2656EB4A" w:rsidR="00146E7A" w:rsidRDefault="008D7D20" w:rsidP="008D7D20">
      <w:r>
        <w:t xml:space="preserve">Frequency domain-based solutions could for instance consider blanking some </w:t>
      </w:r>
      <w:r w:rsidR="00C67A81">
        <w:t xml:space="preserve">subbands </w:t>
      </w:r>
      <w:r>
        <w:t>in the DL region to assure that some subbands in the UL will not get impacted by remote interference.</w:t>
      </w:r>
      <w:r w:rsidR="00C67A81">
        <w:t xml:space="preserve"> That is, an extended GP could be created in a certain subband </w:t>
      </w:r>
      <w:proofErr w:type="gramStart"/>
      <w:r w:rsidR="00C67A81">
        <w:t>in order to</w:t>
      </w:r>
      <w:proofErr w:type="gramEnd"/>
      <w:r w:rsidR="00C67A81">
        <w:t xml:space="preserve"> protect the UL resources of that subband, as is illustrated in </w:t>
      </w:r>
      <w:r w:rsidR="00C67A81">
        <w:fldChar w:fldCharType="begin"/>
      </w:r>
      <w:r w:rsidR="00C67A81">
        <w:instrText xml:space="preserve"> REF _Ref525740791 \h </w:instrText>
      </w:r>
      <w:r w:rsidR="00C67A81">
        <w:fldChar w:fldCharType="separate"/>
      </w:r>
      <w:r w:rsidR="00C53D3D">
        <w:t xml:space="preserve">Figure </w:t>
      </w:r>
      <w:r w:rsidR="00C53D3D">
        <w:rPr>
          <w:noProof/>
        </w:rPr>
        <w:t>6</w:t>
      </w:r>
      <w:r w:rsidR="00C67A81">
        <w:fldChar w:fldCharType="end"/>
      </w:r>
      <w:r w:rsidR="00C67A81">
        <w:t xml:space="preserve">. Such a solution could be (semi)-static, where part of the DL is always backed off, or it could be adaptive. To create an extended GP in some frequency-region, the gNB could choose to only schedule with shorter PDSCH lengths in that frequency-region. Or, the UEs in the aggressor cell could be configured with a reserved resource spanning the frequency-region and </w:t>
      </w:r>
      <w:proofErr w:type="gramStart"/>
      <w:r w:rsidR="00C67A81">
        <w:t>a number of</w:t>
      </w:r>
      <w:proofErr w:type="gramEnd"/>
      <w:r w:rsidR="00C67A81">
        <w:t xml:space="preserve"> symbols before the GP, using a periodicity which is aligned with the TDD periodicity.</w:t>
      </w:r>
    </w:p>
    <w:p w14:paraId="1345EC13" w14:textId="1113B72A" w:rsidR="009D74BE" w:rsidRDefault="00121F3B" w:rsidP="008D7D20">
      <w:r>
        <w:t>By u</w:t>
      </w:r>
      <w:r w:rsidR="009D74BE">
        <w:t>sing such a frequency selective guard period</w:t>
      </w:r>
      <w:r>
        <w:t>, more critical communication can be placed on the protected resources, such as resources for initial access.</w:t>
      </w:r>
    </w:p>
    <w:p w14:paraId="02FB7F20" w14:textId="77777777" w:rsidR="00C67A81" w:rsidRDefault="00C67A81" w:rsidP="0051473E">
      <w:pPr>
        <w:keepNext/>
        <w:jc w:val="center"/>
      </w:pPr>
      <w:r>
        <w:object w:dxaOrig="4005" w:dyaOrig="4365" w14:anchorId="2F420AC1">
          <v:shape id="_x0000_i1028" type="#_x0000_t75" style="width:201pt;height:218.2pt" o:ole="">
            <v:imagedata r:id="rId16" o:title=""/>
          </v:shape>
          <o:OLEObject Type="Embed" ProgID="Visio.Drawing.15" ShapeID="_x0000_i1028" DrawAspect="Content" ObjectID="_1599666793" r:id="rId17"/>
        </w:object>
      </w:r>
    </w:p>
    <w:p w14:paraId="4BA32EC0" w14:textId="50570D25" w:rsidR="00C67A81" w:rsidRDefault="00C67A81" w:rsidP="0051473E">
      <w:pPr>
        <w:pStyle w:val="Caption"/>
        <w:jc w:val="center"/>
      </w:pPr>
      <w:bookmarkStart w:id="14" w:name="_Ref525740791"/>
      <w:r>
        <w:t xml:space="preserve">Figure </w:t>
      </w:r>
      <w:r w:rsidR="00CB6A16">
        <w:rPr>
          <w:noProof/>
        </w:rPr>
        <w:fldChar w:fldCharType="begin"/>
      </w:r>
      <w:r w:rsidR="00CB6A16">
        <w:rPr>
          <w:noProof/>
        </w:rPr>
        <w:instrText xml:space="preserve"> SEQ Figure \* ARABIC </w:instrText>
      </w:r>
      <w:r w:rsidR="00CB6A16">
        <w:rPr>
          <w:noProof/>
        </w:rPr>
        <w:fldChar w:fldCharType="separate"/>
      </w:r>
      <w:r w:rsidR="00C53D3D">
        <w:rPr>
          <w:noProof/>
        </w:rPr>
        <w:t>6</w:t>
      </w:r>
      <w:r w:rsidR="00CB6A16">
        <w:rPr>
          <w:noProof/>
        </w:rPr>
        <w:fldChar w:fldCharType="end"/>
      </w:r>
      <w:bookmarkEnd w:id="14"/>
      <w:r>
        <w:t>: Illustration of frequency-selective guard period</w:t>
      </w:r>
    </w:p>
    <w:p w14:paraId="0D46D0EF" w14:textId="3875FE44" w:rsidR="00DA20FB" w:rsidRDefault="008D7D20" w:rsidP="008D7D20">
      <w:r>
        <w:t xml:space="preserve"> If CA or DC with multiple UL carriers is used, another solution could be to re-route UL traffic to a different carrier when remote interference is present.</w:t>
      </w:r>
    </w:p>
    <w:p w14:paraId="21A84A8D" w14:textId="4D10B849" w:rsidR="00C67A81" w:rsidRDefault="00C67A81" w:rsidP="00C67A81">
      <w:pPr>
        <w:pStyle w:val="Heading3"/>
      </w:pPr>
      <w:r>
        <w:lastRenderedPageBreak/>
        <w:t xml:space="preserve">4.2.4 </w:t>
      </w:r>
      <w:r>
        <w:tab/>
        <w:t>Power-domain schemes</w:t>
      </w:r>
    </w:p>
    <w:p w14:paraId="157A971F" w14:textId="65D94A1C" w:rsidR="00C67A81" w:rsidRPr="0051473E" w:rsidRDefault="00C67A81" w:rsidP="00C67A81">
      <w:pPr>
        <w:rPr>
          <w:u w:val="single"/>
        </w:rPr>
      </w:pPr>
      <w:r>
        <w:t xml:space="preserve">Another possible solution is </w:t>
      </w:r>
      <w:r w:rsidR="00C969B4">
        <w:t xml:space="preserve">to adapt the transmission power in the presence of RI. This can be done either by the aggressor, which would reduce the PDSCH transmission power </w:t>
      </w:r>
      <w:proofErr w:type="gramStart"/>
      <w:r w:rsidR="00C969B4">
        <w:t>in order to</w:t>
      </w:r>
      <w:proofErr w:type="gramEnd"/>
      <w:r w:rsidR="00C969B4">
        <w:t xml:space="preserve"> minimize the caused remote interference. A power-domain based solution can also be applied at the victim-side, where the PUSCH can be boosted in order increase the UL SINR. However, this may require introducing new UE power classes with larger PA capacities. And generally, UEs which are not on the cell edge typically have their transmission power capped by the power control mechanism anyway </w:t>
      </w:r>
      <w:proofErr w:type="gramStart"/>
      <w:r w:rsidR="00C969B4">
        <w:t>in order to</w:t>
      </w:r>
      <w:proofErr w:type="gramEnd"/>
      <w:r w:rsidR="00C969B4">
        <w:t xml:space="preserve"> control the UL interference, so it is not clear that power-based RIM schemes can provide sufficient robustness, at least not on the victim-side.</w:t>
      </w:r>
      <w:r w:rsidR="00056B4C">
        <w:t xml:space="preserve"> There will always be the problem with cell-edge UEs that are already at maximum power. For these UEs, boosting the power is not an option.</w:t>
      </w:r>
    </w:p>
    <w:p w14:paraId="4A249471" w14:textId="12746D0E" w:rsidR="00423844" w:rsidRDefault="00C67A81" w:rsidP="00EA1B25">
      <w:pPr>
        <w:pStyle w:val="Proposal"/>
      </w:pPr>
      <w:bookmarkStart w:id="15" w:name="_Toc525923240"/>
      <w:r>
        <w:t xml:space="preserve">Capture </w:t>
      </w:r>
      <w:r w:rsidR="00CE1BF8">
        <w:t>time, frequency,</w:t>
      </w:r>
      <w:r>
        <w:t xml:space="preserve"> power</w:t>
      </w:r>
      <w:r w:rsidR="00CE1BF8">
        <w:t xml:space="preserve"> and spatial domain RIM mechanisms</w:t>
      </w:r>
      <w:r>
        <w:t xml:space="preserve"> in TR 38.866</w:t>
      </w:r>
      <w:bookmarkEnd w:id="15"/>
    </w:p>
    <w:p w14:paraId="79E5CE6A" w14:textId="49AAFF8E" w:rsidR="00642D25" w:rsidRDefault="00642D25" w:rsidP="00342251"/>
    <w:p w14:paraId="401ABBA9" w14:textId="030DF36A" w:rsidR="0051473E" w:rsidRDefault="0051473E" w:rsidP="0051473E">
      <w:pPr>
        <w:pStyle w:val="Heading2"/>
      </w:pPr>
      <w:r>
        <w:t>4.3</w:t>
      </w:r>
      <w:r>
        <w:tab/>
        <w:t>Proposed TR structure</w:t>
      </w:r>
    </w:p>
    <w:p w14:paraId="493FD81D" w14:textId="57EF2620" w:rsidR="00C53D3D" w:rsidRDefault="00C53D3D" w:rsidP="00C53D3D">
      <w:r>
        <w:t>Based on the classification of schemes discussed in this paper, the TR can be structured accordingly.</w:t>
      </w:r>
    </w:p>
    <w:p w14:paraId="2DD01BF7" w14:textId="7C9DB9BC" w:rsidR="0051473E" w:rsidRDefault="00C53D3D" w:rsidP="003B2887">
      <w:pPr>
        <w:pStyle w:val="Proposal"/>
      </w:pPr>
      <w:bookmarkStart w:id="16" w:name="_Toc525923241"/>
      <w:r>
        <w:t>Adopt the following structure of TR 38.866</w:t>
      </w:r>
      <w:bookmarkEnd w:id="16"/>
    </w:p>
    <w:p w14:paraId="3112D067" w14:textId="2BFCE030" w:rsidR="0051473E" w:rsidRPr="0051473E" w:rsidRDefault="0051473E" w:rsidP="0051473E">
      <w:pPr>
        <w:rPr>
          <w:lang w:val="en-US"/>
        </w:rPr>
      </w:pPr>
      <w:r w:rsidRPr="0051473E">
        <w:rPr>
          <w:lang w:val="en-US"/>
        </w:rPr>
        <w:t>6</w:t>
      </w:r>
      <w:r w:rsidRPr="0051473E">
        <w:rPr>
          <w:lang w:val="en-US"/>
        </w:rPr>
        <w:tab/>
        <w:t>Study on framework and mechanisms for RIM</w:t>
      </w:r>
      <w:r w:rsidRPr="0051473E">
        <w:rPr>
          <w:lang w:val="en-US"/>
        </w:rPr>
        <w:tab/>
      </w:r>
    </w:p>
    <w:p w14:paraId="3DCD4A98" w14:textId="3CFB348E" w:rsidR="0051473E" w:rsidRPr="0051473E" w:rsidRDefault="0051473E" w:rsidP="0051473E">
      <w:pPr>
        <w:rPr>
          <w:lang w:val="en-US"/>
        </w:rPr>
      </w:pPr>
      <w:r w:rsidRPr="0051473E">
        <w:rPr>
          <w:lang w:val="en-US"/>
        </w:rPr>
        <w:t>6.1</w:t>
      </w:r>
      <w:r w:rsidRPr="0051473E">
        <w:rPr>
          <w:lang w:val="en-US"/>
        </w:rPr>
        <w:tab/>
        <w:t>Potential mechanisms for improving network robustness</w:t>
      </w:r>
      <w:r w:rsidRPr="0051473E">
        <w:rPr>
          <w:lang w:val="en-US"/>
        </w:rPr>
        <w:tab/>
      </w:r>
    </w:p>
    <w:p w14:paraId="4043E4C6" w14:textId="0C1BF458" w:rsidR="0051473E" w:rsidRDefault="0051473E" w:rsidP="0051473E">
      <w:pPr>
        <w:rPr>
          <w:lang w:val="en-US"/>
        </w:rPr>
      </w:pPr>
      <w:r w:rsidRPr="0051473E">
        <w:rPr>
          <w:lang w:val="en-US"/>
        </w:rPr>
        <w:t>6.1.1</w:t>
      </w:r>
      <w:r w:rsidRPr="0051473E">
        <w:rPr>
          <w:lang w:val="en-US"/>
        </w:rPr>
        <w:tab/>
        <w:t>By network implementation</w:t>
      </w:r>
      <w:r w:rsidRPr="0051473E">
        <w:rPr>
          <w:lang w:val="en-US"/>
        </w:rPr>
        <w:tab/>
      </w:r>
    </w:p>
    <w:p w14:paraId="277995C2" w14:textId="1A75604F" w:rsidR="0051473E" w:rsidRDefault="0051473E" w:rsidP="0051473E">
      <w:pPr>
        <w:rPr>
          <w:color w:val="FF0000"/>
          <w:lang w:val="en-US"/>
        </w:rPr>
      </w:pPr>
      <w:r w:rsidRPr="0051473E">
        <w:rPr>
          <w:color w:val="FF0000"/>
          <w:lang w:val="en-US"/>
        </w:rPr>
        <w:t>6.1.1.1 Time-domain based solutions</w:t>
      </w:r>
    </w:p>
    <w:p w14:paraId="2A0E3DA5" w14:textId="198ADC9F" w:rsidR="0051473E" w:rsidRDefault="0051473E" w:rsidP="0051473E">
      <w:pPr>
        <w:rPr>
          <w:color w:val="FF0000"/>
          <w:lang w:val="en-US"/>
        </w:rPr>
      </w:pPr>
      <w:r w:rsidRPr="0051473E">
        <w:rPr>
          <w:color w:val="FF0000"/>
          <w:lang w:val="en-US"/>
        </w:rPr>
        <w:t>6.1.1.</w:t>
      </w:r>
      <w:r>
        <w:rPr>
          <w:color w:val="FF0000"/>
          <w:lang w:val="en-US"/>
        </w:rPr>
        <w:t>2</w:t>
      </w:r>
      <w:r w:rsidRPr="0051473E">
        <w:rPr>
          <w:color w:val="FF0000"/>
          <w:lang w:val="en-US"/>
        </w:rPr>
        <w:t xml:space="preserve"> </w:t>
      </w:r>
      <w:r>
        <w:rPr>
          <w:color w:val="FF0000"/>
          <w:lang w:val="en-US"/>
        </w:rPr>
        <w:t>Frequency</w:t>
      </w:r>
      <w:r w:rsidRPr="0051473E">
        <w:rPr>
          <w:color w:val="FF0000"/>
          <w:lang w:val="en-US"/>
        </w:rPr>
        <w:t>-domain based solutions</w:t>
      </w:r>
    </w:p>
    <w:p w14:paraId="1A3C584F" w14:textId="3F4CBD39" w:rsidR="0051473E" w:rsidRDefault="0051473E" w:rsidP="0051473E">
      <w:pPr>
        <w:rPr>
          <w:color w:val="FF0000"/>
          <w:lang w:val="en-US"/>
        </w:rPr>
      </w:pPr>
      <w:r w:rsidRPr="0051473E">
        <w:rPr>
          <w:color w:val="FF0000"/>
          <w:lang w:val="en-US"/>
        </w:rPr>
        <w:t>6.1.1.</w:t>
      </w:r>
      <w:r>
        <w:rPr>
          <w:color w:val="FF0000"/>
          <w:lang w:val="en-US"/>
        </w:rPr>
        <w:t>3</w:t>
      </w:r>
      <w:r w:rsidRPr="0051473E">
        <w:rPr>
          <w:color w:val="FF0000"/>
          <w:lang w:val="en-US"/>
        </w:rPr>
        <w:t xml:space="preserve"> </w:t>
      </w:r>
      <w:r>
        <w:rPr>
          <w:color w:val="FF0000"/>
          <w:lang w:val="en-US"/>
        </w:rPr>
        <w:t>Spatial</w:t>
      </w:r>
      <w:r w:rsidRPr="0051473E">
        <w:rPr>
          <w:color w:val="FF0000"/>
          <w:lang w:val="en-US"/>
        </w:rPr>
        <w:t>-domain based solutions</w:t>
      </w:r>
    </w:p>
    <w:p w14:paraId="23FC8886" w14:textId="75FE1007" w:rsidR="0051473E" w:rsidRPr="0051473E" w:rsidRDefault="0051473E" w:rsidP="0051473E">
      <w:pPr>
        <w:rPr>
          <w:color w:val="FF0000"/>
          <w:lang w:val="en-US"/>
        </w:rPr>
      </w:pPr>
      <w:r w:rsidRPr="0051473E">
        <w:rPr>
          <w:color w:val="FF0000"/>
          <w:lang w:val="en-US"/>
        </w:rPr>
        <w:t>6.1.1</w:t>
      </w:r>
      <w:r>
        <w:rPr>
          <w:color w:val="FF0000"/>
          <w:lang w:val="en-US"/>
        </w:rPr>
        <w:t>.4</w:t>
      </w:r>
      <w:r w:rsidRPr="0051473E">
        <w:rPr>
          <w:color w:val="FF0000"/>
          <w:lang w:val="en-US"/>
        </w:rPr>
        <w:t xml:space="preserve"> </w:t>
      </w:r>
      <w:r>
        <w:rPr>
          <w:color w:val="FF0000"/>
          <w:lang w:val="en-US"/>
        </w:rPr>
        <w:t>Power</w:t>
      </w:r>
      <w:r w:rsidRPr="0051473E">
        <w:rPr>
          <w:color w:val="FF0000"/>
          <w:lang w:val="en-US"/>
        </w:rPr>
        <w:t>-domain based solutions</w:t>
      </w:r>
    </w:p>
    <w:p w14:paraId="07AC4DC9" w14:textId="569FCD69" w:rsidR="0051473E" w:rsidRPr="0051473E" w:rsidRDefault="0051473E" w:rsidP="0051473E">
      <w:pPr>
        <w:rPr>
          <w:lang w:val="en-US"/>
        </w:rPr>
      </w:pPr>
      <w:r w:rsidRPr="0051473E">
        <w:rPr>
          <w:lang w:val="en-US"/>
        </w:rPr>
        <w:t>6.1.2</w:t>
      </w:r>
      <w:r w:rsidRPr="0051473E">
        <w:rPr>
          <w:lang w:val="en-US"/>
        </w:rPr>
        <w:tab/>
        <w:t>With specification impact</w:t>
      </w:r>
      <w:r w:rsidRPr="0051473E">
        <w:rPr>
          <w:lang w:val="en-US"/>
        </w:rPr>
        <w:tab/>
      </w:r>
    </w:p>
    <w:p w14:paraId="28D27A1B" w14:textId="62E92A3F" w:rsidR="0051473E" w:rsidRPr="0051473E" w:rsidRDefault="0051473E" w:rsidP="0051473E">
      <w:pPr>
        <w:rPr>
          <w:lang w:val="en-US"/>
        </w:rPr>
      </w:pPr>
      <w:r w:rsidRPr="0051473E">
        <w:rPr>
          <w:lang w:val="en-US"/>
        </w:rPr>
        <w:t>6.2</w:t>
      </w:r>
      <w:r w:rsidRPr="0051473E">
        <w:rPr>
          <w:lang w:val="en-US"/>
        </w:rPr>
        <w:tab/>
        <w:t>Potential frameworks for NR RIM</w:t>
      </w:r>
      <w:r w:rsidRPr="0051473E">
        <w:rPr>
          <w:lang w:val="en-US"/>
        </w:rPr>
        <w:tab/>
      </w:r>
    </w:p>
    <w:p w14:paraId="01664B0C" w14:textId="2606AB60" w:rsidR="0051473E" w:rsidRDefault="0051473E" w:rsidP="0051473E">
      <w:pPr>
        <w:rPr>
          <w:lang w:val="en-US"/>
        </w:rPr>
      </w:pPr>
      <w:r w:rsidRPr="0051473E">
        <w:rPr>
          <w:lang w:val="en-US"/>
        </w:rPr>
        <w:t>6.2.1</w:t>
      </w:r>
      <w:r w:rsidRPr="0051473E">
        <w:rPr>
          <w:lang w:val="en-US"/>
        </w:rPr>
        <w:tab/>
        <w:t>Potential frameworks and workflows for NR RIM</w:t>
      </w:r>
      <w:r w:rsidRPr="0051473E">
        <w:rPr>
          <w:lang w:val="en-US"/>
        </w:rPr>
        <w:tab/>
      </w:r>
    </w:p>
    <w:p w14:paraId="68E943CF" w14:textId="71F8D5A5" w:rsidR="00C53D3D" w:rsidRDefault="00C53D3D" w:rsidP="0051473E">
      <w:pPr>
        <w:rPr>
          <w:color w:val="FF0000"/>
          <w:lang w:val="en-US"/>
        </w:rPr>
      </w:pPr>
      <w:r w:rsidRPr="00C53D3D">
        <w:rPr>
          <w:color w:val="FF0000"/>
          <w:lang w:val="en-US"/>
        </w:rPr>
        <w:t>6.2.1.1 Static RIM solutions</w:t>
      </w:r>
    </w:p>
    <w:p w14:paraId="2C739E17" w14:textId="3DD17692" w:rsidR="00C53D3D" w:rsidRDefault="00C53D3D" w:rsidP="00C53D3D">
      <w:pPr>
        <w:rPr>
          <w:color w:val="FF0000"/>
          <w:lang w:val="en-US"/>
        </w:rPr>
      </w:pPr>
      <w:r w:rsidRPr="00C53D3D">
        <w:rPr>
          <w:color w:val="FF0000"/>
          <w:lang w:val="en-US"/>
        </w:rPr>
        <w:t>6.2.1.</w:t>
      </w:r>
      <w:r>
        <w:rPr>
          <w:color w:val="FF0000"/>
          <w:lang w:val="en-US"/>
        </w:rPr>
        <w:t>2</w:t>
      </w:r>
      <w:r w:rsidRPr="00C53D3D">
        <w:rPr>
          <w:color w:val="FF0000"/>
          <w:lang w:val="en-US"/>
        </w:rPr>
        <w:t xml:space="preserve"> </w:t>
      </w:r>
      <w:r>
        <w:rPr>
          <w:color w:val="FF0000"/>
          <w:lang w:val="en-US"/>
        </w:rPr>
        <w:t>Adaptive</w:t>
      </w:r>
      <w:r w:rsidRPr="00C53D3D">
        <w:rPr>
          <w:color w:val="FF0000"/>
          <w:lang w:val="en-US"/>
        </w:rPr>
        <w:t xml:space="preserve"> RIM solutions</w:t>
      </w:r>
    </w:p>
    <w:p w14:paraId="54BF8FA3" w14:textId="6014EEBF" w:rsidR="00C53D3D" w:rsidRPr="00C53D3D" w:rsidRDefault="00C53D3D" w:rsidP="00C53D3D">
      <w:pPr>
        <w:rPr>
          <w:color w:val="FF0000"/>
          <w:lang w:val="en-US"/>
        </w:rPr>
      </w:pPr>
      <w:r w:rsidRPr="00C53D3D">
        <w:rPr>
          <w:color w:val="FF0000"/>
          <w:lang w:val="en-US"/>
        </w:rPr>
        <w:t>6.2.1.</w:t>
      </w:r>
      <w:r>
        <w:rPr>
          <w:color w:val="FF0000"/>
          <w:lang w:val="en-US"/>
        </w:rPr>
        <w:t>2.</w:t>
      </w:r>
      <w:r w:rsidRPr="00C53D3D">
        <w:rPr>
          <w:color w:val="FF0000"/>
          <w:lang w:val="en-US"/>
        </w:rPr>
        <w:t>1 Centralized RIM solutions</w:t>
      </w:r>
    </w:p>
    <w:p w14:paraId="797DBDDE" w14:textId="56A7EBCD" w:rsidR="00C53D3D" w:rsidRPr="00C53D3D" w:rsidRDefault="00C53D3D" w:rsidP="00C53D3D">
      <w:pPr>
        <w:pStyle w:val="ListParagraph"/>
        <w:numPr>
          <w:ilvl w:val="0"/>
          <w:numId w:val="32"/>
        </w:numPr>
        <w:rPr>
          <w:rFonts w:ascii="Times New Roman" w:hAnsi="Times New Roman"/>
          <w:color w:val="FF0000"/>
          <w:sz w:val="20"/>
          <w:lang w:val="en-US"/>
        </w:rPr>
      </w:pPr>
      <w:r w:rsidRPr="00C53D3D">
        <w:rPr>
          <w:rFonts w:ascii="Times New Roman" w:hAnsi="Times New Roman"/>
          <w:color w:val="FF0000"/>
          <w:sz w:val="20"/>
          <w:lang w:val="en-US"/>
        </w:rPr>
        <w:t>Framework-0</w:t>
      </w:r>
    </w:p>
    <w:p w14:paraId="35271AC7" w14:textId="649F1049" w:rsidR="00C53D3D" w:rsidRPr="00C53D3D" w:rsidRDefault="00C53D3D" w:rsidP="00C53D3D">
      <w:pPr>
        <w:rPr>
          <w:color w:val="FF0000"/>
          <w:lang w:val="en-US"/>
        </w:rPr>
      </w:pPr>
      <w:r w:rsidRPr="00C53D3D">
        <w:rPr>
          <w:color w:val="FF0000"/>
          <w:lang w:val="en-US"/>
        </w:rPr>
        <w:t>6.2.1.2.2 Distributed RIM solutions</w:t>
      </w:r>
    </w:p>
    <w:p w14:paraId="2681433D" w14:textId="4D9ECB90" w:rsidR="00C53D3D" w:rsidRPr="00C53D3D" w:rsidRDefault="00C53D3D" w:rsidP="00C53D3D">
      <w:pPr>
        <w:pStyle w:val="ListParagraph"/>
        <w:numPr>
          <w:ilvl w:val="0"/>
          <w:numId w:val="32"/>
        </w:numPr>
        <w:rPr>
          <w:rFonts w:ascii="Times New Roman" w:hAnsi="Times New Roman"/>
          <w:color w:val="FF0000"/>
          <w:sz w:val="20"/>
          <w:lang w:val="en-US"/>
        </w:rPr>
      </w:pPr>
      <w:r w:rsidRPr="00C53D3D">
        <w:rPr>
          <w:rFonts w:ascii="Times New Roman" w:hAnsi="Times New Roman"/>
          <w:color w:val="FF0000"/>
          <w:sz w:val="20"/>
          <w:lang w:val="en-US"/>
        </w:rPr>
        <w:t>Framework-1</w:t>
      </w:r>
    </w:p>
    <w:p w14:paraId="78525A71" w14:textId="1BFCA914" w:rsidR="00C53D3D" w:rsidRPr="00C53D3D" w:rsidRDefault="00C53D3D" w:rsidP="00C53D3D">
      <w:pPr>
        <w:pStyle w:val="ListParagraph"/>
        <w:numPr>
          <w:ilvl w:val="0"/>
          <w:numId w:val="32"/>
        </w:numPr>
        <w:rPr>
          <w:rFonts w:ascii="Times New Roman" w:hAnsi="Times New Roman"/>
          <w:color w:val="FF0000"/>
          <w:sz w:val="20"/>
          <w:lang w:val="en-US"/>
        </w:rPr>
      </w:pPr>
      <w:r w:rsidRPr="00C53D3D">
        <w:rPr>
          <w:rFonts w:ascii="Times New Roman" w:hAnsi="Times New Roman"/>
          <w:color w:val="FF0000"/>
          <w:sz w:val="20"/>
          <w:lang w:val="en-US"/>
        </w:rPr>
        <w:t>Framework-2.1</w:t>
      </w:r>
    </w:p>
    <w:p w14:paraId="0E373E01" w14:textId="2E984207" w:rsidR="00C53D3D" w:rsidRPr="00C53D3D" w:rsidRDefault="00C53D3D" w:rsidP="00F64013">
      <w:pPr>
        <w:pStyle w:val="ListParagraph"/>
        <w:numPr>
          <w:ilvl w:val="0"/>
          <w:numId w:val="32"/>
        </w:numPr>
        <w:rPr>
          <w:rFonts w:ascii="Times New Roman" w:hAnsi="Times New Roman"/>
          <w:color w:val="FF0000"/>
          <w:sz w:val="20"/>
          <w:lang w:val="en-US"/>
        </w:rPr>
      </w:pPr>
      <w:r w:rsidRPr="00C53D3D">
        <w:rPr>
          <w:rFonts w:ascii="Times New Roman" w:hAnsi="Times New Roman"/>
          <w:color w:val="FF0000"/>
          <w:sz w:val="20"/>
          <w:lang w:val="en-US"/>
        </w:rPr>
        <w:t>Framework-2.2</w:t>
      </w:r>
    </w:p>
    <w:p w14:paraId="722910BA" w14:textId="09A6B0E8" w:rsidR="00C53D3D" w:rsidRPr="00C53D3D" w:rsidRDefault="00C53D3D" w:rsidP="0051473E">
      <w:pPr>
        <w:rPr>
          <w:color w:val="FF0000"/>
          <w:lang w:val="en-US"/>
        </w:rPr>
      </w:pPr>
      <w:r w:rsidRPr="00C53D3D">
        <w:rPr>
          <w:color w:val="FF0000"/>
          <w:lang w:val="en-US"/>
        </w:rPr>
        <w:t>6.2.1.2.</w:t>
      </w:r>
      <w:r>
        <w:rPr>
          <w:color w:val="FF0000"/>
          <w:lang w:val="en-US"/>
        </w:rPr>
        <w:t>3</w:t>
      </w:r>
      <w:r w:rsidRPr="00C53D3D">
        <w:rPr>
          <w:color w:val="FF0000"/>
          <w:lang w:val="en-US"/>
        </w:rPr>
        <w:t xml:space="preserve"> </w:t>
      </w:r>
      <w:r>
        <w:rPr>
          <w:color w:val="FF0000"/>
          <w:lang w:val="en-US"/>
        </w:rPr>
        <w:t>Localized</w:t>
      </w:r>
      <w:r w:rsidRPr="00C53D3D">
        <w:rPr>
          <w:color w:val="FF0000"/>
          <w:lang w:val="en-US"/>
        </w:rPr>
        <w:t xml:space="preserve"> RIM solutions</w:t>
      </w:r>
    </w:p>
    <w:p w14:paraId="4C59C414" w14:textId="6369D5AE" w:rsidR="0051473E" w:rsidRPr="0051473E" w:rsidRDefault="0051473E" w:rsidP="0051473E">
      <w:pPr>
        <w:rPr>
          <w:lang w:val="en-US"/>
        </w:rPr>
      </w:pPr>
      <w:r w:rsidRPr="0051473E">
        <w:rPr>
          <w:lang w:val="en-US"/>
        </w:rPr>
        <w:t>6.2.2</w:t>
      </w:r>
      <w:r w:rsidRPr="0051473E">
        <w:rPr>
          <w:lang w:val="en-US"/>
        </w:rPr>
        <w:tab/>
        <w:t>Potential Reference signal designs for NR RIM</w:t>
      </w:r>
      <w:r w:rsidRPr="0051473E">
        <w:rPr>
          <w:lang w:val="en-US"/>
        </w:rPr>
        <w:tab/>
      </w:r>
    </w:p>
    <w:p w14:paraId="2AC4205D" w14:textId="6E37601B" w:rsidR="0051473E" w:rsidRPr="0051473E" w:rsidRDefault="0051473E" w:rsidP="0051473E">
      <w:pPr>
        <w:rPr>
          <w:lang w:val="en-US"/>
        </w:rPr>
      </w:pPr>
      <w:r w:rsidRPr="0051473E">
        <w:rPr>
          <w:lang w:val="en-US"/>
        </w:rPr>
        <w:t>6.2.3</w:t>
      </w:r>
      <w:r w:rsidRPr="0051473E">
        <w:rPr>
          <w:lang w:val="en-US"/>
        </w:rPr>
        <w:tab/>
        <w:t>Summary of potential specification impact</w:t>
      </w:r>
      <w:r w:rsidRPr="0051473E">
        <w:rPr>
          <w:lang w:val="en-US"/>
        </w:rPr>
        <w:tab/>
      </w:r>
    </w:p>
    <w:p w14:paraId="24CF69CC" w14:textId="5D6EDB3A" w:rsidR="0051473E" w:rsidRPr="00C53D3D" w:rsidRDefault="0051473E" w:rsidP="0051473E">
      <w:pPr>
        <w:rPr>
          <w:strike/>
          <w:color w:val="FF0000"/>
          <w:lang w:val="en-US"/>
        </w:rPr>
      </w:pPr>
      <w:r w:rsidRPr="00C53D3D">
        <w:rPr>
          <w:strike/>
          <w:color w:val="FF0000"/>
          <w:lang w:val="en-US"/>
        </w:rPr>
        <w:t>6.3</w:t>
      </w:r>
      <w:r w:rsidRPr="00C53D3D">
        <w:rPr>
          <w:strike/>
          <w:color w:val="FF0000"/>
          <w:lang w:val="en-US"/>
        </w:rPr>
        <w:tab/>
        <w:t xml:space="preserve">Potential mechanisms on coordination among </w:t>
      </w:r>
      <w:proofErr w:type="spellStart"/>
      <w:r w:rsidRPr="00C53D3D">
        <w:rPr>
          <w:strike/>
          <w:color w:val="FF0000"/>
          <w:lang w:val="en-US"/>
        </w:rPr>
        <w:t>gNBs</w:t>
      </w:r>
      <w:proofErr w:type="spellEnd"/>
      <w:r w:rsidRPr="00C53D3D">
        <w:rPr>
          <w:strike/>
          <w:color w:val="FF0000"/>
          <w:lang w:val="en-US"/>
        </w:rPr>
        <w:t xml:space="preserve"> for mitigating remote interference</w:t>
      </w:r>
      <w:r w:rsidRPr="00C53D3D">
        <w:rPr>
          <w:strike/>
          <w:color w:val="FF0000"/>
          <w:lang w:val="en-US"/>
        </w:rPr>
        <w:tab/>
      </w:r>
    </w:p>
    <w:p w14:paraId="52AE40CD" w14:textId="77777777" w:rsidR="0051473E" w:rsidRPr="0051473E" w:rsidRDefault="0051473E" w:rsidP="0051473E"/>
    <w:p w14:paraId="6F3FBB3A" w14:textId="68965668" w:rsidR="006E1C82" w:rsidRDefault="00C01F33" w:rsidP="008D7D20">
      <w:pPr>
        <w:pStyle w:val="Heading1"/>
      </w:pPr>
      <w:r w:rsidRPr="00CE0424">
        <w:lastRenderedPageBreak/>
        <w:t>Conclusion</w:t>
      </w:r>
    </w:p>
    <w:p w14:paraId="6A7DD5B4" w14:textId="63A2669C" w:rsidR="00DD64B9" w:rsidRPr="00342251" w:rsidRDefault="00DD64B9" w:rsidP="00342251">
      <w:pPr>
        <w:pStyle w:val="BodyText"/>
        <w:rPr>
          <w:rFonts w:ascii="Times New Roman" w:hAnsi="Times New Roman"/>
        </w:rPr>
      </w:pPr>
      <w:r>
        <w:t>This contribution has discussed mechanisms for remote interference mitigation, the following proposals have been made</w:t>
      </w:r>
      <w:r w:rsidRPr="00CE0424">
        <w:t>:</w:t>
      </w:r>
      <w:r w:rsidR="00342251" w:rsidRPr="00342251">
        <w:t xml:space="preserve"> </w:t>
      </w:r>
    </w:p>
    <w:p w14:paraId="4CE64608" w14:textId="7C30EE4A" w:rsidR="00C53D3D"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5923232" w:history="1">
        <w:r w:rsidR="00C53D3D" w:rsidRPr="00D22C9B">
          <w:rPr>
            <w:rStyle w:val="Hyperlink"/>
            <w:noProof/>
          </w:rPr>
          <w:t>Proposal 1</w:t>
        </w:r>
        <w:r w:rsidR="00C53D3D">
          <w:rPr>
            <w:rFonts w:asciiTheme="minorHAnsi" w:eastAsiaTheme="minorEastAsia" w:hAnsiTheme="minorHAnsi" w:cstheme="minorBidi"/>
            <w:b w:val="0"/>
            <w:noProof/>
            <w:sz w:val="22"/>
            <w:szCs w:val="22"/>
            <w:lang w:val="en-US" w:eastAsia="en-US"/>
          </w:rPr>
          <w:tab/>
        </w:r>
        <w:r w:rsidR="00C53D3D" w:rsidRPr="00D22C9B">
          <w:rPr>
            <w:rStyle w:val="Hyperlink"/>
            <w:noProof/>
          </w:rPr>
          <w:t>Decide on a characteristic remote interference scenario which the RIM mechanism considered in the SI should handle, including typical number of aggressor gNBs simultaneously received by a victim, typical propagation delays of remote interference and time scale of a ducting event</w:t>
        </w:r>
      </w:hyperlink>
    </w:p>
    <w:p w14:paraId="39196E15" w14:textId="3A3BB816" w:rsidR="00C53D3D" w:rsidRDefault="00CB6A1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3233" w:history="1">
        <w:r w:rsidR="00C53D3D" w:rsidRPr="00D22C9B">
          <w:rPr>
            <w:rStyle w:val="Hyperlink"/>
            <w:noProof/>
          </w:rPr>
          <w:t>Proposal 2</w:t>
        </w:r>
        <w:r w:rsidR="00C53D3D">
          <w:rPr>
            <w:rFonts w:asciiTheme="minorHAnsi" w:eastAsiaTheme="minorEastAsia" w:hAnsiTheme="minorHAnsi" w:cstheme="minorBidi"/>
            <w:b w:val="0"/>
            <w:noProof/>
            <w:sz w:val="22"/>
            <w:szCs w:val="22"/>
            <w:lang w:val="en-US" w:eastAsia="en-US"/>
          </w:rPr>
          <w:tab/>
        </w:r>
        <w:r w:rsidR="00C53D3D" w:rsidRPr="00D22C9B">
          <w:rPr>
            <w:rStyle w:val="Hyperlink"/>
            <w:noProof/>
            <w:lang w:val="en-US"/>
          </w:rPr>
          <w:t>Analyze how well proposed RIM mitigation schemes can assure basic network connectivity, which may require analysis of</w:t>
        </w:r>
        <w:r w:rsidR="00C53D3D" w:rsidRPr="00D22C9B">
          <w:rPr>
            <w:rStyle w:val="Hyperlink"/>
            <w:noProof/>
          </w:rPr>
          <w:t xml:space="preserve"> the impact of remote interference on UL physical channels, including PUSCH, PUCCH and PRACH, taking into account robust configuration opportunities offered by the flexible NR frame structure</w:t>
        </w:r>
      </w:hyperlink>
    </w:p>
    <w:p w14:paraId="1FA0F8EB" w14:textId="6E409AAB" w:rsidR="00C53D3D" w:rsidRDefault="00CB6A1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3234" w:history="1">
        <w:r w:rsidR="00C53D3D" w:rsidRPr="00D22C9B">
          <w:rPr>
            <w:rStyle w:val="Hyperlink"/>
            <w:noProof/>
          </w:rPr>
          <w:t>Proposal 3</w:t>
        </w:r>
        <w:r w:rsidR="00C53D3D">
          <w:rPr>
            <w:rFonts w:asciiTheme="minorHAnsi" w:eastAsiaTheme="minorEastAsia" w:hAnsiTheme="minorHAnsi" w:cstheme="minorBidi"/>
            <w:b w:val="0"/>
            <w:noProof/>
            <w:sz w:val="22"/>
            <w:szCs w:val="22"/>
            <w:lang w:val="en-US" w:eastAsia="en-US"/>
          </w:rPr>
          <w:tab/>
        </w:r>
        <w:r w:rsidR="00C53D3D" w:rsidRPr="00D22C9B">
          <w:rPr>
            <w:rStyle w:val="Hyperlink"/>
            <w:noProof/>
          </w:rPr>
          <w:t>Capture static and semi-static RIM solutions in TR 38.866</w:t>
        </w:r>
      </w:hyperlink>
    </w:p>
    <w:p w14:paraId="7D7A0850" w14:textId="59A02AAD" w:rsidR="00C53D3D" w:rsidRDefault="00CB6A1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3235" w:history="1">
        <w:r w:rsidR="00C53D3D" w:rsidRPr="00D22C9B">
          <w:rPr>
            <w:rStyle w:val="Hyperlink"/>
            <w:noProof/>
            <w:lang w:val="en-US"/>
          </w:rPr>
          <w:t>Proposal 4</w:t>
        </w:r>
        <w:r w:rsidR="00C53D3D">
          <w:rPr>
            <w:rFonts w:asciiTheme="minorHAnsi" w:eastAsiaTheme="minorEastAsia" w:hAnsiTheme="minorHAnsi" w:cstheme="minorBidi"/>
            <w:b w:val="0"/>
            <w:noProof/>
            <w:sz w:val="22"/>
            <w:szCs w:val="22"/>
            <w:lang w:val="en-US" w:eastAsia="en-US"/>
          </w:rPr>
          <w:tab/>
        </w:r>
        <w:r w:rsidR="00C53D3D" w:rsidRPr="00D22C9B">
          <w:rPr>
            <w:rStyle w:val="Hyperlink"/>
            <w:noProof/>
            <w:lang w:val="en-US"/>
          </w:rPr>
          <w:t>Capture centralized RIM solutions in TR 38.866. Centralized solutions are based on FW-0, with the following two additions:</w:t>
        </w:r>
      </w:hyperlink>
    </w:p>
    <w:p w14:paraId="4D9DE710" w14:textId="319FC8DB" w:rsidR="00C53D3D" w:rsidRDefault="00CB6A1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3236" w:history="1">
        <w:r w:rsidR="00C53D3D" w:rsidRPr="00D22C9B">
          <w:rPr>
            <w:rStyle w:val="Hyperlink"/>
            <w:rFonts w:ascii="Symbol" w:hAnsi="Symbol"/>
            <w:noProof/>
            <w:lang w:val="en-US"/>
          </w:rPr>
          <w:t></w:t>
        </w:r>
        <w:r w:rsidR="00C53D3D">
          <w:rPr>
            <w:rFonts w:asciiTheme="minorHAnsi" w:eastAsiaTheme="minorEastAsia" w:hAnsiTheme="minorHAnsi" w:cstheme="minorBidi"/>
            <w:b w:val="0"/>
            <w:noProof/>
            <w:sz w:val="22"/>
            <w:szCs w:val="22"/>
            <w:lang w:val="en-US" w:eastAsia="en-US"/>
          </w:rPr>
          <w:tab/>
        </w:r>
        <w:r w:rsidR="00C53D3D" w:rsidRPr="00D22C9B">
          <w:rPr>
            <w:rStyle w:val="Hyperlink"/>
            <w:noProof/>
            <w:lang w:val="en-US"/>
          </w:rPr>
          <w:t>The gNB (set) ID is conveyed by the RS transmission from victim to aggressor</w:t>
        </w:r>
      </w:hyperlink>
    </w:p>
    <w:p w14:paraId="3DB63059" w14:textId="6445E359" w:rsidR="00C53D3D" w:rsidRDefault="00CB6A1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3237" w:history="1">
        <w:r w:rsidR="00C53D3D" w:rsidRPr="00D22C9B">
          <w:rPr>
            <w:rStyle w:val="Hyperlink"/>
            <w:rFonts w:ascii="Symbol" w:hAnsi="Symbol"/>
            <w:noProof/>
            <w:lang w:val="en-US"/>
          </w:rPr>
          <w:t></w:t>
        </w:r>
        <w:r w:rsidR="00C53D3D">
          <w:rPr>
            <w:rFonts w:asciiTheme="minorHAnsi" w:eastAsiaTheme="minorEastAsia" w:hAnsiTheme="minorHAnsi" w:cstheme="minorBidi"/>
            <w:b w:val="0"/>
            <w:noProof/>
            <w:sz w:val="22"/>
            <w:szCs w:val="22"/>
            <w:lang w:val="en-US" w:eastAsia="en-US"/>
          </w:rPr>
          <w:tab/>
        </w:r>
        <w:r w:rsidR="00C53D3D" w:rsidRPr="00D22C9B">
          <w:rPr>
            <w:rStyle w:val="Hyperlink"/>
            <w:noProof/>
            <w:lang w:val="en-US"/>
          </w:rPr>
          <w:t>OAM can instruct victim gNB to apply remote interference mitigation scheme</w:t>
        </w:r>
      </w:hyperlink>
    </w:p>
    <w:p w14:paraId="11699084" w14:textId="0C7417E0" w:rsidR="00C53D3D" w:rsidRDefault="00CB6A1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3238" w:history="1">
        <w:r w:rsidR="00C53D3D" w:rsidRPr="00D22C9B">
          <w:rPr>
            <w:rStyle w:val="Hyperlink"/>
            <w:noProof/>
          </w:rPr>
          <w:t>Proposal 5</w:t>
        </w:r>
        <w:r w:rsidR="00C53D3D">
          <w:rPr>
            <w:rFonts w:asciiTheme="minorHAnsi" w:eastAsiaTheme="minorEastAsia" w:hAnsiTheme="minorHAnsi" w:cstheme="minorBidi"/>
            <w:b w:val="0"/>
            <w:noProof/>
            <w:sz w:val="22"/>
            <w:szCs w:val="22"/>
            <w:lang w:val="en-US" w:eastAsia="en-US"/>
          </w:rPr>
          <w:tab/>
        </w:r>
        <w:r w:rsidR="00C53D3D" w:rsidRPr="00D22C9B">
          <w:rPr>
            <w:rStyle w:val="Hyperlink"/>
            <w:noProof/>
          </w:rPr>
          <w:t>Update TR 38.866 to capture that FW-1, FW-2.1 and FW-2.2 are distributed RIM solutions</w:t>
        </w:r>
      </w:hyperlink>
    </w:p>
    <w:p w14:paraId="19D9C4B0" w14:textId="01151EC4" w:rsidR="00C53D3D" w:rsidRDefault="00CB6A1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3239" w:history="1">
        <w:r w:rsidR="00C53D3D" w:rsidRPr="00D22C9B">
          <w:rPr>
            <w:rStyle w:val="Hyperlink"/>
            <w:noProof/>
          </w:rPr>
          <w:t>Proposal 6</w:t>
        </w:r>
        <w:r w:rsidR="00C53D3D">
          <w:rPr>
            <w:rFonts w:asciiTheme="minorHAnsi" w:eastAsiaTheme="minorEastAsia" w:hAnsiTheme="minorHAnsi" w:cstheme="minorBidi"/>
            <w:b w:val="0"/>
            <w:noProof/>
            <w:sz w:val="22"/>
            <w:szCs w:val="22"/>
            <w:lang w:val="en-US" w:eastAsia="en-US"/>
          </w:rPr>
          <w:tab/>
        </w:r>
        <w:r w:rsidR="00C53D3D" w:rsidRPr="00D22C9B">
          <w:rPr>
            <w:rStyle w:val="Hyperlink"/>
            <w:noProof/>
          </w:rPr>
          <w:t>Capture localized RIM solutions in TR 38.866</w:t>
        </w:r>
      </w:hyperlink>
    </w:p>
    <w:p w14:paraId="525B5845" w14:textId="07E4DEC5" w:rsidR="00C53D3D" w:rsidRDefault="00CB6A1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3240" w:history="1">
        <w:r w:rsidR="00C53D3D" w:rsidRPr="00D22C9B">
          <w:rPr>
            <w:rStyle w:val="Hyperlink"/>
            <w:noProof/>
          </w:rPr>
          <w:t>Proposal 7</w:t>
        </w:r>
        <w:r w:rsidR="00C53D3D">
          <w:rPr>
            <w:rFonts w:asciiTheme="minorHAnsi" w:eastAsiaTheme="minorEastAsia" w:hAnsiTheme="minorHAnsi" w:cstheme="minorBidi"/>
            <w:b w:val="0"/>
            <w:noProof/>
            <w:sz w:val="22"/>
            <w:szCs w:val="22"/>
            <w:lang w:val="en-US" w:eastAsia="en-US"/>
          </w:rPr>
          <w:tab/>
        </w:r>
        <w:r w:rsidR="00C53D3D" w:rsidRPr="00D22C9B">
          <w:rPr>
            <w:rStyle w:val="Hyperlink"/>
            <w:noProof/>
          </w:rPr>
          <w:t>Capture time, frequency, power and spatial domain RIM mechanisms in TR 38.866</w:t>
        </w:r>
      </w:hyperlink>
    </w:p>
    <w:p w14:paraId="15564216" w14:textId="0CF02E07" w:rsidR="00C53D3D" w:rsidRDefault="00CB6A1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525923241" w:history="1">
        <w:r w:rsidR="00C53D3D" w:rsidRPr="00D22C9B">
          <w:rPr>
            <w:rStyle w:val="Hyperlink"/>
            <w:noProof/>
          </w:rPr>
          <w:t>Proposal 8</w:t>
        </w:r>
        <w:r w:rsidR="00C53D3D">
          <w:rPr>
            <w:rFonts w:asciiTheme="minorHAnsi" w:eastAsiaTheme="minorEastAsia" w:hAnsiTheme="minorHAnsi" w:cstheme="minorBidi"/>
            <w:b w:val="0"/>
            <w:noProof/>
            <w:sz w:val="22"/>
            <w:szCs w:val="22"/>
            <w:lang w:val="en-US" w:eastAsia="en-US"/>
          </w:rPr>
          <w:tab/>
        </w:r>
        <w:r w:rsidR="00C53D3D" w:rsidRPr="00D22C9B">
          <w:rPr>
            <w:rStyle w:val="Hyperlink"/>
            <w:noProof/>
          </w:rPr>
          <w:t>Adopt the following structure of TR 38.866</w:t>
        </w:r>
      </w:hyperlink>
    </w:p>
    <w:p w14:paraId="5A1EB9E8" w14:textId="23B75FE3" w:rsidR="006E1C82" w:rsidRPr="00CE0424" w:rsidRDefault="006E1C82" w:rsidP="006E1C82">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17" w:name="_In-sequence_SDU_delivery"/>
      <w:bookmarkEnd w:id="17"/>
      <w:r w:rsidRPr="00CE0424">
        <w:t>References</w:t>
      </w:r>
    </w:p>
    <w:p w14:paraId="34D9F8B4" w14:textId="1123E954" w:rsidR="00214B8E" w:rsidRPr="00214B8E" w:rsidRDefault="00214B8E" w:rsidP="00214B8E">
      <w:pPr>
        <w:pStyle w:val="Reference"/>
      </w:pPr>
      <w:bookmarkStart w:id="18" w:name="_Ref174151459"/>
      <w:bookmarkStart w:id="19" w:name="_Ref189809556"/>
      <w:r w:rsidRPr="00214B8E">
        <w:t>RP-181430, “New SI proposal: Study on remote interference management for NR”, RAN#80, La Jolla, USA</w:t>
      </w:r>
    </w:p>
    <w:p w14:paraId="776F3443" w14:textId="6B9B868F" w:rsidR="005F3025" w:rsidRPr="00CE0424" w:rsidRDefault="00DE3B56" w:rsidP="0051473E">
      <w:pPr>
        <w:pStyle w:val="Reference"/>
      </w:pPr>
      <w:bookmarkStart w:id="20" w:name="_Ref525810979"/>
      <w:r w:rsidRPr="0071546E">
        <w:t>R</w:t>
      </w:r>
      <w:r w:rsidR="0071546E" w:rsidRPr="00342251">
        <w:t>1</w:t>
      </w:r>
      <w:r w:rsidR="0071546E" w:rsidRPr="0051473E">
        <w:t>-</w:t>
      </w:r>
      <w:r w:rsidR="0051473E" w:rsidRPr="0051473E">
        <w:t>1811442</w:t>
      </w:r>
      <w:r w:rsidRPr="0051473E">
        <w:t>, “</w:t>
      </w:r>
      <w:r w:rsidR="0051473E" w:rsidRPr="0051473E">
        <w:t>PRACH improvements for network robustness</w:t>
      </w:r>
      <w:r w:rsidRPr="0051473E">
        <w:t xml:space="preserve">”, Ericsson, 3GPP </w:t>
      </w:r>
      <w:r w:rsidRPr="00DE3B56">
        <w:t>TSG-RAN WG1 Meeting #94</w:t>
      </w:r>
      <w:r w:rsidR="00C67A81">
        <w:t>bis</w:t>
      </w:r>
      <w:r w:rsidRPr="00DE3B56">
        <w:t xml:space="preserve">, </w:t>
      </w:r>
      <w:r w:rsidR="00C67A81">
        <w:t>Chengdu</w:t>
      </w:r>
      <w:r w:rsidRPr="00DE3B56">
        <w:t xml:space="preserve">, </w:t>
      </w:r>
      <w:r w:rsidR="00C67A81">
        <w:t>China</w:t>
      </w:r>
      <w:r w:rsidRPr="00DE3B56">
        <w:t xml:space="preserve">, </w:t>
      </w:r>
      <w:r w:rsidR="00C67A81">
        <w:t>October</w:t>
      </w:r>
      <w:r w:rsidR="00C67A81" w:rsidRPr="00DE3B56">
        <w:t xml:space="preserve"> </w:t>
      </w:r>
      <w:r w:rsidR="00C67A81">
        <w:t>8</w:t>
      </w:r>
      <w:r w:rsidRPr="00DE3B56">
        <w:t xml:space="preserve">th – </w:t>
      </w:r>
      <w:r w:rsidR="00C67A81">
        <w:t>12</w:t>
      </w:r>
      <w:r w:rsidRPr="00DE3B56">
        <w:t>th 2018</w:t>
      </w:r>
      <w:bookmarkEnd w:id="20"/>
    </w:p>
    <w:bookmarkEnd w:id="18"/>
    <w:bookmarkEnd w:id="19"/>
    <w:p w14:paraId="0034D3CC" w14:textId="1DEAB879" w:rsidR="003A7EF3" w:rsidRDefault="003A7EF3" w:rsidP="00CE0424">
      <w:pPr>
        <w:pStyle w:val="BodyText"/>
      </w:pPr>
    </w:p>
    <w:p w14:paraId="50B3C8B5" w14:textId="77777777" w:rsidR="0051473E" w:rsidRPr="00CE0424" w:rsidRDefault="0051473E" w:rsidP="00CE0424">
      <w:pPr>
        <w:pStyle w:val="BodyText"/>
      </w:pPr>
    </w:p>
    <w:sectPr w:rsidR="0051473E" w:rsidRPr="00CE0424" w:rsidSect="00C473A5">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DFCA6" w14:textId="77777777" w:rsidR="00CB6A16" w:rsidRDefault="00CB6A16">
      <w:r>
        <w:separator/>
      </w:r>
    </w:p>
  </w:endnote>
  <w:endnote w:type="continuationSeparator" w:id="0">
    <w:p w14:paraId="65633E1F" w14:textId="77777777" w:rsidR="00CB6A16" w:rsidRDefault="00CB6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autami">
    <w:panose1 w:val="020B0502040204020203"/>
    <w:charset w:val="00"/>
    <w:family w:val="swiss"/>
    <w:pitch w:val="variable"/>
    <w:sig w:usb0="002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06D8A" w14:textId="77777777" w:rsidR="00CB6A16" w:rsidRDefault="00CB6A16">
      <w:r>
        <w:separator/>
      </w:r>
    </w:p>
  </w:footnote>
  <w:footnote w:type="continuationSeparator" w:id="0">
    <w:p w14:paraId="3108C848" w14:textId="77777777" w:rsidR="00CB6A16" w:rsidRDefault="00CB6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AFCEC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5E90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533B9"/>
    <w:multiLevelType w:val="hybridMultilevel"/>
    <w:tmpl w:val="005C00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9342FA"/>
    <w:multiLevelType w:val="hybridMultilevel"/>
    <w:tmpl w:val="4D6C9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5949D4"/>
    <w:multiLevelType w:val="multilevel"/>
    <w:tmpl w:val="26B23C06"/>
    <w:lvl w:ilvl="0">
      <w:start w:val="1"/>
      <w:numFmt w:val="upperLetter"/>
      <w:lvlText w:val="%1."/>
      <w:lvlJc w:val="left"/>
      <w:pPr>
        <w:ind w:left="12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0FD10481"/>
    <w:multiLevelType w:val="hybridMultilevel"/>
    <w:tmpl w:val="F49ED9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404250"/>
    <w:multiLevelType w:val="hybridMultilevel"/>
    <w:tmpl w:val="6CB24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195596"/>
    <w:multiLevelType w:val="hybridMultilevel"/>
    <w:tmpl w:val="CAC21126"/>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9E00BC"/>
    <w:multiLevelType w:val="hybridMultilevel"/>
    <w:tmpl w:val="912EF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7B45CC"/>
    <w:multiLevelType w:val="hybridMultilevel"/>
    <w:tmpl w:val="C5026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F56CEF0C"/>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DAA6AF8"/>
    <w:multiLevelType w:val="hybridMultilevel"/>
    <w:tmpl w:val="31E481A8"/>
    <w:lvl w:ilvl="0" w:tplc="40323BF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4"/>
  </w:num>
  <w:num w:numId="3">
    <w:abstractNumId w:val="20"/>
  </w:num>
  <w:num w:numId="4">
    <w:abstractNumId w:val="21"/>
  </w:num>
  <w:num w:numId="5">
    <w:abstractNumId w:val="16"/>
  </w:num>
  <w:num w:numId="6">
    <w:abstractNumId w:val="23"/>
  </w:num>
  <w:num w:numId="7">
    <w:abstractNumId w:val="27"/>
  </w:num>
  <w:num w:numId="8">
    <w:abstractNumId w:val="17"/>
  </w:num>
  <w:num w:numId="9">
    <w:abstractNumId w:val="15"/>
  </w:num>
  <w:num w:numId="10">
    <w:abstractNumId w:val="2"/>
  </w:num>
  <w:num w:numId="11">
    <w:abstractNumId w:val="1"/>
  </w:num>
  <w:num w:numId="12">
    <w:abstractNumId w:val="0"/>
  </w:num>
  <w:num w:numId="13">
    <w:abstractNumId w:val="25"/>
  </w:num>
  <w:num w:numId="14">
    <w:abstractNumId w:val="26"/>
  </w:num>
  <w:num w:numId="15">
    <w:abstractNumId w:val="22"/>
  </w:num>
  <w:num w:numId="16">
    <w:abstractNumId w:val="28"/>
  </w:num>
  <w:num w:numId="17">
    <w:abstractNumId w:val="11"/>
  </w:num>
  <w:num w:numId="18">
    <w:abstractNumId w:val="13"/>
  </w:num>
  <w:num w:numId="19">
    <w:abstractNumId w:val="8"/>
  </w:num>
  <w:num w:numId="20">
    <w:abstractNumId w:val="31"/>
  </w:num>
  <w:num w:numId="21">
    <w:abstractNumId w:val="18"/>
  </w:num>
  <w:num w:numId="22">
    <w:abstractNumId w:val="30"/>
  </w:num>
  <w:num w:numId="23">
    <w:abstractNumId w:val="29"/>
  </w:num>
  <w:num w:numId="24">
    <w:abstractNumId w:val="19"/>
  </w:num>
  <w:num w:numId="25">
    <w:abstractNumId w:val="3"/>
  </w:num>
  <w:num w:numId="26">
    <w:abstractNumId w:val="14"/>
  </w:num>
  <w:num w:numId="27">
    <w:abstractNumId w:val="9"/>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10"/>
  </w:num>
  <w:num w:numId="3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17F7D"/>
    <w:rsid w:val="0002564D"/>
    <w:rsid w:val="00025ECA"/>
    <w:rsid w:val="000325B8"/>
    <w:rsid w:val="00034C15"/>
    <w:rsid w:val="00035FC8"/>
    <w:rsid w:val="00036BA1"/>
    <w:rsid w:val="000422E2"/>
    <w:rsid w:val="00042F22"/>
    <w:rsid w:val="000444EF"/>
    <w:rsid w:val="00052A07"/>
    <w:rsid w:val="000534E3"/>
    <w:rsid w:val="0005606A"/>
    <w:rsid w:val="00056B4C"/>
    <w:rsid w:val="00057117"/>
    <w:rsid w:val="00061007"/>
    <w:rsid w:val="000616E7"/>
    <w:rsid w:val="0006487E"/>
    <w:rsid w:val="00065E1A"/>
    <w:rsid w:val="00076209"/>
    <w:rsid w:val="00077E5F"/>
    <w:rsid w:val="0008036A"/>
    <w:rsid w:val="00080D1E"/>
    <w:rsid w:val="00081AE6"/>
    <w:rsid w:val="000855EB"/>
    <w:rsid w:val="00085B52"/>
    <w:rsid w:val="000866F2"/>
    <w:rsid w:val="0009009F"/>
    <w:rsid w:val="00091557"/>
    <w:rsid w:val="000924C1"/>
    <w:rsid w:val="000924F0"/>
    <w:rsid w:val="00093474"/>
    <w:rsid w:val="0009510F"/>
    <w:rsid w:val="000A1B7B"/>
    <w:rsid w:val="000A56F2"/>
    <w:rsid w:val="000B1556"/>
    <w:rsid w:val="000B2719"/>
    <w:rsid w:val="000B33D1"/>
    <w:rsid w:val="000B3A8F"/>
    <w:rsid w:val="000B4AB9"/>
    <w:rsid w:val="000B58C3"/>
    <w:rsid w:val="000B61E9"/>
    <w:rsid w:val="000B76B6"/>
    <w:rsid w:val="000B7944"/>
    <w:rsid w:val="000C165A"/>
    <w:rsid w:val="000C2E19"/>
    <w:rsid w:val="000D0D07"/>
    <w:rsid w:val="000D4797"/>
    <w:rsid w:val="000D5383"/>
    <w:rsid w:val="000E0527"/>
    <w:rsid w:val="000E1E92"/>
    <w:rsid w:val="000F06D6"/>
    <w:rsid w:val="000F0EB1"/>
    <w:rsid w:val="000F1106"/>
    <w:rsid w:val="000F3BE9"/>
    <w:rsid w:val="000F3F6C"/>
    <w:rsid w:val="000F6DF3"/>
    <w:rsid w:val="001005FF"/>
    <w:rsid w:val="001062FB"/>
    <w:rsid w:val="001063E6"/>
    <w:rsid w:val="00110954"/>
    <w:rsid w:val="00113CF4"/>
    <w:rsid w:val="001153EA"/>
    <w:rsid w:val="00115643"/>
    <w:rsid w:val="00116765"/>
    <w:rsid w:val="001219F5"/>
    <w:rsid w:val="00121A20"/>
    <w:rsid w:val="00121F3B"/>
    <w:rsid w:val="0012377F"/>
    <w:rsid w:val="00124314"/>
    <w:rsid w:val="00126B4A"/>
    <w:rsid w:val="00132FD0"/>
    <w:rsid w:val="001344C0"/>
    <w:rsid w:val="001346FA"/>
    <w:rsid w:val="00135252"/>
    <w:rsid w:val="00137AB5"/>
    <w:rsid w:val="00137F0B"/>
    <w:rsid w:val="001452D1"/>
    <w:rsid w:val="00146E7A"/>
    <w:rsid w:val="00151E23"/>
    <w:rsid w:val="001526E0"/>
    <w:rsid w:val="001551B5"/>
    <w:rsid w:val="00164048"/>
    <w:rsid w:val="001659C1"/>
    <w:rsid w:val="00170225"/>
    <w:rsid w:val="00173A8E"/>
    <w:rsid w:val="0017502C"/>
    <w:rsid w:val="0018033C"/>
    <w:rsid w:val="0018143F"/>
    <w:rsid w:val="00181FF8"/>
    <w:rsid w:val="00190AC1"/>
    <w:rsid w:val="0019341A"/>
    <w:rsid w:val="00197DF9"/>
    <w:rsid w:val="001A1987"/>
    <w:rsid w:val="001A2564"/>
    <w:rsid w:val="001A6173"/>
    <w:rsid w:val="001A6CBA"/>
    <w:rsid w:val="001B0D97"/>
    <w:rsid w:val="001B5A5D"/>
    <w:rsid w:val="001C1CE5"/>
    <w:rsid w:val="001C3D2A"/>
    <w:rsid w:val="001C3D8B"/>
    <w:rsid w:val="001D51BA"/>
    <w:rsid w:val="001D53E7"/>
    <w:rsid w:val="001D6342"/>
    <w:rsid w:val="001D6D53"/>
    <w:rsid w:val="001E1A2B"/>
    <w:rsid w:val="001E58E2"/>
    <w:rsid w:val="001E7AED"/>
    <w:rsid w:val="001F02A5"/>
    <w:rsid w:val="001F3916"/>
    <w:rsid w:val="001F47FE"/>
    <w:rsid w:val="001F54C5"/>
    <w:rsid w:val="001F662C"/>
    <w:rsid w:val="001F7074"/>
    <w:rsid w:val="00200490"/>
    <w:rsid w:val="00201CF8"/>
    <w:rsid w:val="00201F3A"/>
    <w:rsid w:val="00203F96"/>
    <w:rsid w:val="002069B2"/>
    <w:rsid w:val="00207FA3"/>
    <w:rsid w:val="00214B8E"/>
    <w:rsid w:val="00214DA8"/>
    <w:rsid w:val="00215423"/>
    <w:rsid w:val="002158FA"/>
    <w:rsid w:val="00220600"/>
    <w:rsid w:val="0022099F"/>
    <w:rsid w:val="002224DB"/>
    <w:rsid w:val="00222689"/>
    <w:rsid w:val="00223FCB"/>
    <w:rsid w:val="002252C3"/>
    <w:rsid w:val="00225C54"/>
    <w:rsid w:val="0022619E"/>
    <w:rsid w:val="00230765"/>
    <w:rsid w:val="00230D18"/>
    <w:rsid w:val="002319E4"/>
    <w:rsid w:val="00232FCF"/>
    <w:rsid w:val="00234D31"/>
    <w:rsid w:val="00235632"/>
    <w:rsid w:val="00235872"/>
    <w:rsid w:val="00241559"/>
    <w:rsid w:val="002435B3"/>
    <w:rsid w:val="00243750"/>
    <w:rsid w:val="002458EB"/>
    <w:rsid w:val="002500C8"/>
    <w:rsid w:val="00257543"/>
    <w:rsid w:val="00257CA1"/>
    <w:rsid w:val="00260A77"/>
    <w:rsid w:val="002617E7"/>
    <w:rsid w:val="00264228"/>
    <w:rsid w:val="00264334"/>
    <w:rsid w:val="0026473E"/>
    <w:rsid w:val="00266214"/>
    <w:rsid w:val="00267C83"/>
    <w:rsid w:val="0027144F"/>
    <w:rsid w:val="00271813"/>
    <w:rsid w:val="00271F3A"/>
    <w:rsid w:val="00273278"/>
    <w:rsid w:val="002737F4"/>
    <w:rsid w:val="002805F5"/>
    <w:rsid w:val="00280751"/>
    <w:rsid w:val="00281463"/>
    <w:rsid w:val="0028280A"/>
    <w:rsid w:val="002858CA"/>
    <w:rsid w:val="00286ACD"/>
    <w:rsid w:val="00287838"/>
    <w:rsid w:val="002907B5"/>
    <w:rsid w:val="00292EB7"/>
    <w:rsid w:val="00296227"/>
    <w:rsid w:val="00296F44"/>
    <w:rsid w:val="0029777D"/>
    <w:rsid w:val="002A055E"/>
    <w:rsid w:val="002A1D4E"/>
    <w:rsid w:val="002A2869"/>
    <w:rsid w:val="002B24D6"/>
    <w:rsid w:val="002B4AEC"/>
    <w:rsid w:val="002B66D9"/>
    <w:rsid w:val="002C41E6"/>
    <w:rsid w:val="002D071A"/>
    <w:rsid w:val="002D34B2"/>
    <w:rsid w:val="002D3AA9"/>
    <w:rsid w:val="002D48B0"/>
    <w:rsid w:val="002D5B37"/>
    <w:rsid w:val="002D7637"/>
    <w:rsid w:val="002E17F2"/>
    <w:rsid w:val="002E7CAE"/>
    <w:rsid w:val="002F2376"/>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49D9"/>
    <w:rsid w:val="00335858"/>
    <w:rsid w:val="00336BDA"/>
    <w:rsid w:val="00342251"/>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28A2"/>
    <w:rsid w:val="003B369F"/>
    <w:rsid w:val="003B36A3"/>
    <w:rsid w:val="003B64BB"/>
    <w:rsid w:val="003B7FE5"/>
    <w:rsid w:val="003C11C8"/>
    <w:rsid w:val="003C2702"/>
    <w:rsid w:val="003C462D"/>
    <w:rsid w:val="003C6A28"/>
    <w:rsid w:val="003C6BB0"/>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7BB"/>
    <w:rsid w:val="00413AAC"/>
    <w:rsid w:val="00413E92"/>
    <w:rsid w:val="00421105"/>
    <w:rsid w:val="00422AA4"/>
    <w:rsid w:val="00423844"/>
    <w:rsid w:val="004242F4"/>
    <w:rsid w:val="00426335"/>
    <w:rsid w:val="00427248"/>
    <w:rsid w:val="0043036D"/>
    <w:rsid w:val="00437447"/>
    <w:rsid w:val="00441A92"/>
    <w:rsid w:val="004431DC"/>
    <w:rsid w:val="0044438A"/>
    <w:rsid w:val="00444F56"/>
    <w:rsid w:val="00446488"/>
    <w:rsid w:val="004517AA"/>
    <w:rsid w:val="00452CAC"/>
    <w:rsid w:val="00454809"/>
    <w:rsid w:val="00455734"/>
    <w:rsid w:val="00456852"/>
    <w:rsid w:val="00457565"/>
    <w:rsid w:val="00457B71"/>
    <w:rsid w:val="004669E2"/>
    <w:rsid w:val="00470C31"/>
    <w:rsid w:val="00471DE0"/>
    <w:rsid w:val="004734D0"/>
    <w:rsid w:val="00473A15"/>
    <w:rsid w:val="0047556B"/>
    <w:rsid w:val="00477768"/>
    <w:rsid w:val="00482D4A"/>
    <w:rsid w:val="004913B8"/>
    <w:rsid w:val="00492BC5"/>
    <w:rsid w:val="004964F1"/>
    <w:rsid w:val="004A16BC"/>
    <w:rsid w:val="004A2B94"/>
    <w:rsid w:val="004B6F6A"/>
    <w:rsid w:val="004B7C0C"/>
    <w:rsid w:val="004C3898"/>
    <w:rsid w:val="004D36B1"/>
    <w:rsid w:val="004D7EBD"/>
    <w:rsid w:val="004E2680"/>
    <w:rsid w:val="004E28F9"/>
    <w:rsid w:val="004E462E"/>
    <w:rsid w:val="004E56DC"/>
    <w:rsid w:val="004E5C42"/>
    <w:rsid w:val="004E76F4"/>
    <w:rsid w:val="004F0B4E"/>
    <w:rsid w:val="004F0B6C"/>
    <w:rsid w:val="004F2078"/>
    <w:rsid w:val="004F4DA3"/>
    <w:rsid w:val="00506557"/>
    <w:rsid w:val="0050677A"/>
    <w:rsid w:val="005108D8"/>
    <w:rsid w:val="005116F9"/>
    <w:rsid w:val="0051473E"/>
    <w:rsid w:val="005153A7"/>
    <w:rsid w:val="005219CF"/>
    <w:rsid w:val="00534B59"/>
    <w:rsid w:val="00536759"/>
    <w:rsid w:val="00536ACA"/>
    <w:rsid w:val="00537C62"/>
    <w:rsid w:val="00546970"/>
    <w:rsid w:val="00554E19"/>
    <w:rsid w:val="0056121F"/>
    <w:rsid w:val="00572505"/>
    <w:rsid w:val="00582809"/>
    <w:rsid w:val="0058798C"/>
    <w:rsid w:val="005900FA"/>
    <w:rsid w:val="00590B1D"/>
    <w:rsid w:val="005935A4"/>
    <w:rsid w:val="005948C2"/>
    <w:rsid w:val="00595DCA"/>
    <w:rsid w:val="005968BF"/>
    <w:rsid w:val="0059779B"/>
    <w:rsid w:val="005A209A"/>
    <w:rsid w:val="005A662D"/>
    <w:rsid w:val="005B0B51"/>
    <w:rsid w:val="005B1409"/>
    <w:rsid w:val="005B35D7"/>
    <w:rsid w:val="005B392A"/>
    <w:rsid w:val="005B3AA3"/>
    <w:rsid w:val="005B6F83"/>
    <w:rsid w:val="005C74FB"/>
    <w:rsid w:val="005D1602"/>
    <w:rsid w:val="005D4C2A"/>
    <w:rsid w:val="005E385F"/>
    <w:rsid w:val="005E4F21"/>
    <w:rsid w:val="005E5B81"/>
    <w:rsid w:val="005F25E5"/>
    <w:rsid w:val="005F2CB1"/>
    <w:rsid w:val="005F3025"/>
    <w:rsid w:val="005F618C"/>
    <w:rsid w:val="005F70BD"/>
    <w:rsid w:val="0060283C"/>
    <w:rsid w:val="00604F14"/>
    <w:rsid w:val="00610C95"/>
    <w:rsid w:val="00611B83"/>
    <w:rsid w:val="00613257"/>
    <w:rsid w:val="00617314"/>
    <w:rsid w:val="00620A71"/>
    <w:rsid w:val="00620D80"/>
    <w:rsid w:val="006234A6"/>
    <w:rsid w:val="00623F3C"/>
    <w:rsid w:val="00630001"/>
    <w:rsid w:val="006311B3"/>
    <w:rsid w:val="0063284C"/>
    <w:rsid w:val="006352EF"/>
    <w:rsid w:val="00636398"/>
    <w:rsid w:val="006368D3"/>
    <w:rsid w:val="006377EC"/>
    <w:rsid w:val="0064151F"/>
    <w:rsid w:val="00641533"/>
    <w:rsid w:val="0064208D"/>
    <w:rsid w:val="00642D25"/>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05"/>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A6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1A"/>
    <w:rsid w:val="00706101"/>
    <w:rsid w:val="00707072"/>
    <w:rsid w:val="00707D61"/>
    <w:rsid w:val="00707E61"/>
    <w:rsid w:val="00712287"/>
    <w:rsid w:val="00712772"/>
    <w:rsid w:val="007148D3"/>
    <w:rsid w:val="00715225"/>
    <w:rsid w:val="0071546E"/>
    <w:rsid w:val="00715B9A"/>
    <w:rsid w:val="007257D0"/>
    <w:rsid w:val="00726EA6"/>
    <w:rsid w:val="00727208"/>
    <w:rsid w:val="00727680"/>
    <w:rsid w:val="007348B1"/>
    <w:rsid w:val="00735ACF"/>
    <w:rsid w:val="00735F88"/>
    <w:rsid w:val="007362A6"/>
    <w:rsid w:val="00736D7D"/>
    <w:rsid w:val="007378B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878D2"/>
    <w:rsid w:val="007925EA"/>
    <w:rsid w:val="00793CD8"/>
    <w:rsid w:val="00795C92"/>
    <w:rsid w:val="00796231"/>
    <w:rsid w:val="007A0F32"/>
    <w:rsid w:val="007A1CB3"/>
    <w:rsid w:val="007A306F"/>
    <w:rsid w:val="007A43A6"/>
    <w:rsid w:val="007A58A6"/>
    <w:rsid w:val="007B3D2D"/>
    <w:rsid w:val="007B50AE"/>
    <w:rsid w:val="007B51DF"/>
    <w:rsid w:val="007C05DD"/>
    <w:rsid w:val="007C3D18"/>
    <w:rsid w:val="007C5D71"/>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B37"/>
    <w:rsid w:val="00835F53"/>
    <w:rsid w:val="008376AC"/>
    <w:rsid w:val="00843099"/>
    <w:rsid w:val="008444E8"/>
    <w:rsid w:val="00844E80"/>
    <w:rsid w:val="00846FE7"/>
    <w:rsid w:val="00856911"/>
    <w:rsid w:val="008677FD"/>
    <w:rsid w:val="008706D4"/>
    <w:rsid w:val="00870827"/>
    <w:rsid w:val="00870F8A"/>
    <w:rsid w:val="008719A4"/>
    <w:rsid w:val="00871D23"/>
    <w:rsid w:val="00874312"/>
    <w:rsid w:val="0087437C"/>
    <w:rsid w:val="00875CD7"/>
    <w:rsid w:val="00876B4D"/>
    <w:rsid w:val="00877F18"/>
    <w:rsid w:val="00884ED4"/>
    <w:rsid w:val="008908E6"/>
    <w:rsid w:val="008931B7"/>
    <w:rsid w:val="008941E3"/>
    <w:rsid w:val="00894A88"/>
    <w:rsid w:val="00894ABF"/>
    <w:rsid w:val="00895386"/>
    <w:rsid w:val="008A21FF"/>
    <w:rsid w:val="008A2CE2"/>
    <w:rsid w:val="008A30AC"/>
    <w:rsid w:val="008A44B8"/>
    <w:rsid w:val="008A4BFB"/>
    <w:rsid w:val="008A51A8"/>
    <w:rsid w:val="008A54C7"/>
    <w:rsid w:val="008A77D8"/>
    <w:rsid w:val="008B0483"/>
    <w:rsid w:val="008B120C"/>
    <w:rsid w:val="008B51A0"/>
    <w:rsid w:val="008B592A"/>
    <w:rsid w:val="008B7B5C"/>
    <w:rsid w:val="008C0C99"/>
    <w:rsid w:val="008C1E63"/>
    <w:rsid w:val="008C2017"/>
    <w:rsid w:val="008C4958"/>
    <w:rsid w:val="008C4BAA"/>
    <w:rsid w:val="008C6AE8"/>
    <w:rsid w:val="008C7573"/>
    <w:rsid w:val="008D00A5"/>
    <w:rsid w:val="008D34F1"/>
    <w:rsid w:val="008D39D8"/>
    <w:rsid w:val="008D6D1A"/>
    <w:rsid w:val="008D6DF2"/>
    <w:rsid w:val="008D7D20"/>
    <w:rsid w:val="008E065E"/>
    <w:rsid w:val="008E0927"/>
    <w:rsid w:val="008E1909"/>
    <w:rsid w:val="008E4EF8"/>
    <w:rsid w:val="008F1C4E"/>
    <w:rsid w:val="008F1EAB"/>
    <w:rsid w:val="008F33DC"/>
    <w:rsid w:val="008F477F"/>
    <w:rsid w:val="00902350"/>
    <w:rsid w:val="0090336B"/>
    <w:rsid w:val="009053AA"/>
    <w:rsid w:val="00906939"/>
    <w:rsid w:val="009109EE"/>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B2"/>
    <w:rsid w:val="00971F08"/>
    <w:rsid w:val="0097603D"/>
    <w:rsid w:val="00976949"/>
    <w:rsid w:val="00980477"/>
    <w:rsid w:val="00984A03"/>
    <w:rsid w:val="00985253"/>
    <w:rsid w:val="009853B3"/>
    <w:rsid w:val="00990630"/>
    <w:rsid w:val="00991761"/>
    <w:rsid w:val="00994DCA"/>
    <w:rsid w:val="009960EC"/>
    <w:rsid w:val="009970DD"/>
    <w:rsid w:val="009A0FBA"/>
    <w:rsid w:val="009A1601"/>
    <w:rsid w:val="009A3BB6"/>
    <w:rsid w:val="009A462D"/>
    <w:rsid w:val="009A5CBA"/>
    <w:rsid w:val="009B019C"/>
    <w:rsid w:val="009B1F30"/>
    <w:rsid w:val="009B3AC2"/>
    <w:rsid w:val="009B4DF4"/>
    <w:rsid w:val="009B564E"/>
    <w:rsid w:val="009B7E87"/>
    <w:rsid w:val="009C0169"/>
    <w:rsid w:val="009C403E"/>
    <w:rsid w:val="009D00E2"/>
    <w:rsid w:val="009D4FF0"/>
    <w:rsid w:val="009D703C"/>
    <w:rsid w:val="009D718F"/>
    <w:rsid w:val="009D74BE"/>
    <w:rsid w:val="009E068F"/>
    <w:rsid w:val="009E14E0"/>
    <w:rsid w:val="009E35DB"/>
    <w:rsid w:val="009E47A3"/>
    <w:rsid w:val="009F08F3"/>
    <w:rsid w:val="009F344F"/>
    <w:rsid w:val="00A031D8"/>
    <w:rsid w:val="00A048A8"/>
    <w:rsid w:val="00A04F49"/>
    <w:rsid w:val="00A13E54"/>
    <w:rsid w:val="00A151C7"/>
    <w:rsid w:val="00A17F63"/>
    <w:rsid w:val="00A2193B"/>
    <w:rsid w:val="00A2351A"/>
    <w:rsid w:val="00A264A9"/>
    <w:rsid w:val="00A26DCF"/>
    <w:rsid w:val="00A27785"/>
    <w:rsid w:val="00A30187"/>
    <w:rsid w:val="00A31324"/>
    <w:rsid w:val="00A3448A"/>
    <w:rsid w:val="00A36297"/>
    <w:rsid w:val="00A41E2B"/>
    <w:rsid w:val="00A45B74"/>
    <w:rsid w:val="00A52E1D"/>
    <w:rsid w:val="00A61499"/>
    <w:rsid w:val="00A62A77"/>
    <w:rsid w:val="00A63483"/>
    <w:rsid w:val="00A657D7"/>
    <w:rsid w:val="00A660AC"/>
    <w:rsid w:val="00A67E6C"/>
    <w:rsid w:val="00A71B99"/>
    <w:rsid w:val="00A739D0"/>
    <w:rsid w:val="00A75B90"/>
    <w:rsid w:val="00A761D4"/>
    <w:rsid w:val="00A766C2"/>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199A"/>
    <w:rsid w:val="00AE27AC"/>
    <w:rsid w:val="00AE40E0"/>
    <w:rsid w:val="00AE4DBA"/>
    <w:rsid w:val="00AE4F07"/>
    <w:rsid w:val="00AF1C5D"/>
    <w:rsid w:val="00AF42D7"/>
    <w:rsid w:val="00B006FE"/>
    <w:rsid w:val="00B007CB"/>
    <w:rsid w:val="00B02AA9"/>
    <w:rsid w:val="00B02FA3"/>
    <w:rsid w:val="00B02FA5"/>
    <w:rsid w:val="00B05084"/>
    <w:rsid w:val="00B053A3"/>
    <w:rsid w:val="00B13DC2"/>
    <w:rsid w:val="00B157F9"/>
    <w:rsid w:val="00B20256"/>
    <w:rsid w:val="00B20D09"/>
    <w:rsid w:val="00B222B7"/>
    <w:rsid w:val="00B2763F"/>
    <w:rsid w:val="00B27AAC"/>
    <w:rsid w:val="00B30929"/>
    <w:rsid w:val="00B372AA"/>
    <w:rsid w:val="00B40445"/>
    <w:rsid w:val="00B40883"/>
    <w:rsid w:val="00B409E0"/>
    <w:rsid w:val="00B41888"/>
    <w:rsid w:val="00B45A52"/>
    <w:rsid w:val="00B46175"/>
    <w:rsid w:val="00B46C01"/>
    <w:rsid w:val="00B548B7"/>
    <w:rsid w:val="00B664C7"/>
    <w:rsid w:val="00B72CAD"/>
    <w:rsid w:val="00B739F6"/>
    <w:rsid w:val="00B81A6C"/>
    <w:rsid w:val="00B83F43"/>
    <w:rsid w:val="00B85DE5"/>
    <w:rsid w:val="00B90F73"/>
    <w:rsid w:val="00B93B59"/>
    <w:rsid w:val="00B9406A"/>
    <w:rsid w:val="00BA2280"/>
    <w:rsid w:val="00BA2A08"/>
    <w:rsid w:val="00BA56D2"/>
    <w:rsid w:val="00BA76E0"/>
    <w:rsid w:val="00BB2A25"/>
    <w:rsid w:val="00BB51E9"/>
    <w:rsid w:val="00BB52D0"/>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26"/>
    <w:rsid w:val="00C3719D"/>
    <w:rsid w:val="00C37CB2"/>
    <w:rsid w:val="00C473A5"/>
    <w:rsid w:val="00C53D3D"/>
    <w:rsid w:val="00C54995"/>
    <w:rsid w:val="00C54D41"/>
    <w:rsid w:val="00C60783"/>
    <w:rsid w:val="00C64672"/>
    <w:rsid w:val="00C67A81"/>
    <w:rsid w:val="00C70697"/>
    <w:rsid w:val="00C72093"/>
    <w:rsid w:val="00C72EF4"/>
    <w:rsid w:val="00C744FE"/>
    <w:rsid w:val="00C75D2F"/>
    <w:rsid w:val="00C767BE"/>
    <w:rsid w:val="00C76E3C"/>
    <w:rsid w:val="00C81568"/>
    <w:rsid w:val="00C84522"/>
    <w:rsid w:val="00C87A41"/>
    <w:rsid w:val="00C87CBC"/>
    <w:rsid w:val="00C9027A"/>
    <w:rsid w:val="00C9068E"/>
    <w:rsid w:val="00C93814"/>
    <w:rsid w:val="00C93C4B"/>
    <w:rsid w:val="00C944AB"/>
    <w:rsid w:val="00C94BCA"/>
    <w:rsid w:val="00C95099"/>
    <w:rsid w:val="00C95B40"/>
    <w:rsid w:val="00C969B4"/>
    <w:rsid w:val="00CA1ED8"/>
    <w:rsid w:val="00CB1F63"/>
    <w:rsid w:val="00CB6A16"/>
    <w:rsid w:val="00CB7170"/>
    <w:rsid w:val="00CC040E"/>
    <w:rsid w:val="00CC111F"/>
    <w:rsid w:val="00CC2011"/>
    <w:rsid w:val="00CC3EA0"/>
    <w:rsid w:val="00CC7B45"/>
    <w:rsid w:val="00CD1188"/>
    <w:rsid w:val="00CD2ED1"/>
    <w:rsid w:val="00CD337B"/>
    <w:rsid w:val="00CD78C8"/>
    <w:rsid w:val="00CE0424"/>
    <w:rsid w:val="00CE0BF7"/>
    <w:rsid w:val="00CE1BF8"/>
    <w:rsid w:val="00CE7561"/>
    <w:rsid w:val="00CF1354"/>
    <w:rsid w:val="00CF3B1F"/>
    <w:rsid w:val="00CF3BF6"/>
    <w:rsid w:val="00CF625B"/>
    <w:rsid w:val="00CF687E"/>
    <w:rsid w:val="00D0349B"/>
    <w:rsid w:val="00D10249"/>
    <w:rsid w:val="00D115C3"/>
    <w:rsid w:val="00D11897"/>
    <w:rsid w:val="00D13135"/>
    <w:rsid w:val="00D13E4E"/>
    <w:rsid w:val="00D14303"/>
    <w:rsid w:val="00D16D05"/>
    <w:rsid w:val="00D239A7"/>
    <w:rsid w:val="00D23F47"/>
    <w:rsid w:val="00D36E71"/>
    <w:rsid w:val="00D37D87"/>
    <w:rsid w:val="00D40B33"/>
    <w:rsid w:val="00D42977"/>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0FB"/>
    <w:rsid w:val="00DA305E"/>
    <w:rsid w:val="00DA5417"/>
    <w:rsid w:val="00DA56E8"/>
    <w:rsid w:val="00DB0A9F"/>
    <w:rsid w:val="00DB377D"/>
    <w:rsid w:val="00DC2D36"/>
    <w:rsid w:val="00DC359A"/>
    <w:rsid w:val="00DC53EF"/>
    <w:rsid w:val="00DD64B9"/>
    <w:rsid w:val="00DE3B56"/>
    <w:rsid w:val="00DE4413"/>
    <w:rsid w:val="00DE5608"/>
    <w:rsid w:val="00DE58D0"/>
    <w:rsid w:val="00DE654F"/>
    <w:rsid w:val="00DE6F8C"/>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E78"/>
    <w:rsid w:val="00E57565"/>
    <w:rsid w:val="00E63838"/>
    <w:rsid w:val="00E64434"/>
    <w:rsid w:val="00E669D2"/>
    <w:rsid w:val="00E67C51"/>
    <w:rsid w:val="00E72EFC"/>
    <w:rsid w:val="00E758EC"/>
    <w:rsid w:val="00E8234C"/>
    <w:rsid w:val="00E83AA9"/>
    <w:rsid w:val="00E85928"/>
    <w:rsid w:val="00E87822"/>
    <w:rsid w:val="00E90395"/>
    <w:rsid w:val="00E90E49"/>
    <w:rsid w:val="00E917F9"/>
    <w:rsid w:val="00E9291C"/>
    <w:rsid w:val="00E93FFE"/>
    <w:rsid w:val="00E94F8A"/>
    <w:rsid w:val="00EA1B25"/>
    <w:rsid w:val="00EA7A41"/>
    <w:rsid w:val="00EB077B"/>
    <w:rsid w:val="00EB49BF"/>
    <w:rsid w:val="00EB4EA2"/>
    <w:rsid w:val="00EC24D5"/>
    <w:rsid w:val="00EC27C6"/>
    <w:rsid w:val="00EC4207"/>
    <w:rsid w:val="00EC5653"/>
    <w:rsid w:val="00EC71CE"/>
    <w:rsid w:val="00ED1006"/>
    <w:rsid w:val="00EF1289"/>
    <w:rsid w:val="00EF18FE"/>
    <w:rsid w:val="00EF4485"/>
    <w:rsid w:val="00EF5787"/>
    <w:rsid w:val="00EF60D0"/>
    <w:rsid w:val="00F03B65"/>
    <w:rsid w:val="00F0528D"/>
    <w:rsid w:val="00F06C67"/>
    <w:rsid w:val="00F06DFD"/>
    <w:rsid w:val="00F071D1"/>
    <w:rsid w:val="00F07533"/>
    <w:rsid w:val="00F10629"/>
    <w:rsid w:val="00F13A87"/>
    <w:rsid w:val="00F14EEB"/>
    <w:rsid w:val="00F15FA5"/>
    <w:rsid w:val="00F209B7"/>
    <w:rsid w:val="00F2376F"/>
    <w:rsid w:val="00F243D8"/>
    <w:rsid w:val="00F30828"/>
    <w:rsid w:val="00F313D6"/>
    <w:rsid w:val="00F40F0C"/>
    <w:rsid w:val="00F41377"/>
    <w:rsid w:val="00F4474F"/>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A04"/>
    <w:rsid w:val="00F76EFA"/>
    <w:rsid w:val="00F804BE"/>
    <w:rsid w:val="00F817CE"/>
    <w:rsid w:val="00F8456C"/>
    <w:rsid w:val="00F859D8"/>
    <w:rsid w:val="00F868F5"/>
    <w:rsid w:val="00F9056A"/>
    <w:rsid w:val="00F90F8D"/>
    <w:rsid w:val="00F92782"/>
    <w:rsid w:val="00F93AA9"/>
    <w:rsid w:val="00F96985"/>
    <w:rsid w:val="00F97838"/>
    <w:rsid w:val="00FA2BB3"/>
    <w:rsid w:val="00FA6C97"/>
    <w:rsid w:val="00FB4C80"/>
    <w:rsid w:val="00FB6A6A"/>
    <w:rsid w:val="00FC07C3"/>
    <w:rsid w:val="00FC7429"/>
    <w:rsid w:val="00FD07F6"/>
    <w:rsid w:val="00FD1EC8"/>
    <w:rsid w:val="00FD47ED"/>
    <w:rsid w:val="00FD74DB"/>
    <w:rsid w:val="00FD7660"/>
    <w:rsid w:val="00FE0655"/>
    <w:rsid w:val="00FE2365"/>
    <w:rsid w:val="00FE2F8C"/>
    <w:rsid w:val="00FE37D7"/>
    <w:rsid w:val="00FE4C7B"/>
    <w:rsid w:val="00FE7336"/>
    <w:rsid w:val="00FE787C"/>
    <w:rsid w:val="00FE7FD8"/>
    <w:rsid w:val="00FF45A5"/>
    <w:rsid w:val="00FF5C91"/>
    <w:rsid w:val="00FF6062"/>
  </w:rsids>
  <m:mathPr>
    <m:mathFont m:val="Cambria Math"/>
    <m:brkBin m:val="before"/>
    <m:brkBinSub m:val="--"/>
    <m:smallFrac m:val="0"/>
    <m:dispDef/>
    <m:lMargin m:val="0"/>
    <m:rMargin m:val="0"/>
    <m:defJc m:val="centerGroup"/>
    <m:wrapIndent m:val="1440"/>
    <m:intLim m:val="subSup"/>
    <m:naryLim m:val="undOvr"/>
  </m:mathPr>
  <w:themeFontLang w:val="en-GB" w:eastAsia="zh-CN"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1">
    <w:name w:val="목록 단락1"/>
    <w:basedOn w:val="Normal"/>
    <w:uiPriority w:val="34"/>
    <w:qFormat/>
    <w:rsid w:val="00214B8E"/>
    <w:pPr>
      <w:overflowPunct/>
      <w:autoSpaceDE/>
      <w:autoSpaceDN/>
      <w:adjustRightInd/>
      <w:snapToGrid w:val="0"/>
      <w:spacing w:after="100" w:afterAutospacing="1" w:line="256" w:lineRule="auto"/>
      <w:ind w:leftChars="400" w:left="840"/>
      <w:jc w:val="both"/>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805418">
      <w:bodyDiv w:val="1"/>
      <w:marLeft w:val="0"/>
      <w:marRight w:val="0"/>
      <w:marTop w:val="0"/>
      <w:marBottom w:val="0"/>
      <w:divBdr>
        <w:top w:val="none" w:sz="0" w:space="0" w:color="auto"/>
        <w:left w:val="none" w:sz="0" w:space="0" w:color="auto"/>
        <w:bottom w:val="none" w:sz="0" w:space="0" w:color="auto"/>
        <w:right w:val="none" w:sz="0" w:space="0" w:color="auto"/>
      </w:divBdr>
    </w:div>
    <w:div w:id="77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1.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2A32C8-FC28-48D3-8653-CFE60579D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1601</TotalTime>
  <Pages>9</Pages>
  <Words>3680</Words>
  <Characters>20978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24609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Sebastian Faxér</cp:lastModifiedBy>
  <cp:revision>75</cp:revision>
  <cp:lastPrinted>2008-01-31T07:09:00Z</cp:lastPrinted>
  <dcterms:created xsi:type="dcterms:W3CDTF">2018-05-02T12:08:00Z</dcterms:created>
  <dcterms:modified xsi:type="dcterms:W3CDTF">2018-09-28T16:41:00Z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